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398f" w14:paraId="775398f" w:rsidRDefault="00AE649C" w:rsidP="00FA5B5E" w:rsidR="00AE649C" w:rsidRPr="00B76F3C">
      <w:pPr>
        <w:pStyle w:val="Naslov3"/>
        <w15:collapsed w:val="false"/>
      </w:pPr>
    </w:p>
    <w:p w:rsidRDefault="006D5BE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D5BE5" w:rsidP="006D5BE5" w:rsidR="006D5BE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St-1005/2016-17.</w:t>
      </w:r>
    </w:p>
    <w:p w:rsidRDefault="006D5BE5" w:rsidP="006D5BE5" w:rsidR="006D5BE5">
      <w:pPr>
        <w:jc w:val="right"/>
      </w:pPr>
    </w:p>
    <w:p w:rsidRDefault="006D5BE5" w:rsidP="006D5BE5" w:rsidR="006D5BE5">
      <w:pPr>
        <w:jc w:val="center"/>
        <w:rPr>
          <w:rFonts w:hAnsi="Arial" w:ascii="Arial"/>
          <w:b/>
        </w:rPr>
      </w:pPr>
    </w:p>
    <w:p w:rsidRDefault="006D5BE5" w:rsidP="006D5BE5" w:rsidR="006D5BE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6D5BE5" w:rsidP="006D5BE5" w:rsidR="006D5BE5">
      <w:pPr>
        <w:jc w:val="center"/>
        <w:rPr>
          <w:rFonts w:hAnsi="Arial" w:ascii="Arial"/>
          <w:b/>
        </w:rPr>
      </w:pPr>
    </w:p>
    <w:p w:rsidRDefault="006D5BE5" w:rsidP="006D5BE5" w:rsidR="006D5BE5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J E Š E N J E</w:t>
      </w:r>
    </w:p>
    <w:p w:rsidRDefault="006D5BE5" w:rsidP="006D5BE5" w:rsidR="006D5BE5">
      <w:pPr>
        <w:jc w:val="both"/>
        <w:rPr>
          <w:rFonts w:hAnsi="Arial" w:ascii="Arial"/>
        </w:rPr>
      </w:pPr>
    </w:p>
    <w:p w:rsidRDefault="006D5BE5" w:rsidP="006D5BE5" w:rsidR="006D5BE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povodom prijedloga dužnika SION GRUPA d.o.o. za proizvodnju, trgovinu i usluge iz Daruvara, 52. Samostalnog bataljuna 4, OIB 89642019586, dana 16. rujna 2016. godine </w:t>
      </w:r>
    </w:p>
    <w:p w:rsidRDefault="006D5BE5" w:rsidP="006D5BE5" w:rsidR="006D5BE5">
      <w:pPr>
        <w:jc w:val="both"/>
        <w:rPr>
          <w:rFonts w:hAnsi="Arial" w:ascii="Arial"/>
        </w:rPr>
      </w:pPr>
    </w:p>
    <w:p w:rsidRDefault="006D5BE5" w:rsidP="006D5BE5" w:rsidR="006D5BE5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6D5BE5" w:rsidP="006D5BE5" w:rsidR="006D5BE5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Određuje</w:t>
      </w:r>
      <w:proofErr w:type="spellEnd"/>
      <w:r>
        <w:rPr>
          <w:rFonts w:hAnsi="Arial" w:ascii="Arial"/>
        </w:rPr>
        <w:t xml:space="preserve"> se Financijskoj agenciji iz Zagreba, Ulica grada Vukovara 70, OIB 85821130368, naknada za obavljene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za razdoblje obavljenog posla od 01.07.2016. godine do 31.07.2016. godine za dužnika SION GRUPA d.o.o. iz Daruvara u iznosu od 950,00 kuna. </w:t>
      </w:r>
    </w:p>
    <w:p w:rsidRDefault="006D5BE5" w:rsidP="006D5BE5" w:rsidR="006D5BE5">
      <w:pPr>
        <w:ind w:firstLine="720"/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II.</w:t>
      </w:r>
      <w:r>
        <w:rPr>
          <w:rFonts w:hAnsi="Arial" w:ascii="Arial"/>
        </w:rPr>
        <w:t>Nalaže</w:t>
      </w:r>
      <w:proofErr w:type="spellEnd"/>
      <w:r>
        <w:rPr>
          <w:rFonts w:hAnsi="Arial" w:ascii="Arial"/>
        </w:rPr>
        <w:t xml:space="preserve"> se računovodstvu ovog suda da iz uplaćenog predujma u ovom predmetu u roku od 8 dana, po pravomoćnosti ovog rješenja, izvrši isplatu iznosa od 950,00 kuna FINI Zagreb, na njen račun broj IBAN HR 42 2390 0011 1000 1704 2, SWIFT: HPBZHR2X s pozivom na broj:HR05 7524005-89642019586, a sukladno računu FINE broj 12-0716-0660419.</w:t>
      </w:r>
    </w:p>
    <w:p w:rsidRDefault="006D5BE5" w:rsidP="006D5BE5" w:rsidR="006D5BE5">
      <w:pPr>
        <w:ind w:firstLine="720"/>
        <w:jc w:val="center"/>
        <w:rPr>
          <w:rFonts w:hAnsi="Arial" w:ascii="Arial"/>
          <w:b/>
        </w:rPr>
      </w:pPr>
    </w:p>
    <w:p w:rsidRDefault="006D5BE5" w:rsidP="006D5BE5" w:rsidR="006D5BE5">
      <w:pPr>
        <w:ind w:firstLine="720"/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6D5BE5" w:rsidP="006D5BE5" w:rsidR="006D5BE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FINA Zagreb podnijela je ovom sudu zamolbu za naknadu troškova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dana 18.07.2016. godine, uz koju je u prilogu dostavila i svoj račun broj 12-0716-0660419, ispostavljen na iznos od 950,00 kuna. U zamolbi navodi da temeljem Stečajnog zakona (Narodne novine broj 71/15, dalje SZ) ima pravo na navedenu naknadu troškova za obavljanje poslova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sukladno čl.3.Pravilnika o vrsti i visini naknade troškova Financijske agencije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postupku. </w:t>
      </w:r>
    </w:p>
    <w:p w:rsidRDefault="006D5BE5" w:rsidP="006D5BE5" w:rsidR="006D5BE5">
      <w:pPr>
        <w:ind w:firstLine="720"/>
        <w:jc w:val="both"/>
        <w:rPr>
          <w:rFonts w:hAnsi="Arial" w:ascii="Arial"/>
        </w:rPr>
      </w:pPr>
    </w:p>
    <w:p w:rsidRDefault="006D5BE5" w:rsidP="006D5BE5" w:rsidR="006D5BE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Kako temeljem čl.44.st.1. i st.3.SZ-a FINA ima pravo na naknadu stvarnih troškova za radnje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koje je dužna poduzeti FINA, a propisane Stečajnim zakonom, to je sukladno navedenom, riješeno kao u izreci ovog rješenja, za radnje poduzete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sukladno ispostavljenom računu FINE. </w:t>
      </w:r>
    </w:p>
    <w:p w:rsidRDefault="006D5BE5" w:rsidP="006D5BE5" w:rsidR="006D5BE5">
      <w:pPr>
        <w:ind w:firstLine="720" w:left="720"/>
        <w:rPr>
          <w:rFonts w:hAnsi="Arial" w:ascii="Arial"/>
        </w:rPr>
      </w:pPr>
      <w:r>
        <w:rPr>
          <w:rFonts w:hAnsi="Arial" w:ascii="Arial"/>
        </w:rPr>
        <w:t>U Bjelovaru, 16. rujna 2016. godine</w:t>
      </w:r>
    </w:p>
    <w:p w:rsidRDefault="006D5BE5" w:rsidP="006D5BE5" w:rsidR="006D5BE5">
      <w:pPr>
        <w:ind w:firstLine="720"/>
        <w:jc w:val="both"/>
        <w:rPr>
          <w:rFonts w:hAnsi="Arial" w:ascii="Arial"/>
        </w:rPr>
      </w:pPr>
    </w:p>
    <w:p w:rsidRDefault="006D5BE5" w:rsidP="006D5BE5" w:rsidR="006D5BE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STEČAJNI SUDAC</w:t>
      </w:r>
    </w:p>
    <w:p w:rsidRDefault="006D5BE5" w:rsidP="006D5BE5" w:rsidR="006D5BE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  TOMISLAV MRAZOVIĆ</w:t>
      </w:r>
    </w:p>
    <w:p w:rsidRDefault="006D5BE5" w:rsidP="006D5BE5" w:rsidR="006D5BE5">
      <w:pPr>
        <w:ind w:firstLine="720"/>
        <w:jc w:val="both"/>
        <w:rPr>
          <w:rFonts w:hAnsi="Arial" w:ascii="Arial"/>
        </w:rPr>
      </w:pPr>
    </w:p>
    <w:p w:rsidRDefault="006D5BE5" w:rsidP="006D5BE5" w:rsidR="006D5BE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6D5BE5" w:rsidP="006D5BE5" w:rsidR="006D5BE5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6D5BE5" w:rsidP="006D5BE5" w:rsidR="006D5BE5">
      <w:pPr>
        <w:jc w:val="center"/>
        <w:rPr>
          <w:rFonts w:hAnsi="Arial" w:ascii="Arial"/>
        </w:rPr>
      </w:pPr>
    </w:p>
    <w:p w:rsidRDefault="006D5BE5" w:rsidP="006D5BE5" w:rsidR="006D5BE5">
      <w:pPr>
        <w:jc w:val="center"/>
        <w:rPr>
          <w:rFonts w:hAnsi="Arial" w:ascii="Arial"/>
        </w:rPr>
      </w:pPr>
    </w:p>
    <w:p w:rsidRDefault="006D5BE5" w:rsidP="006D5BE5" w:rsidR="006D5BE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D5BE5" w:rsidP="006D5BE5" w:rsidR="006D5BE5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6D5BE5" w:rsidP="006D5BE5" w:rsidR="006D5BE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Zagreb-putem e-oglasne ploče</w:t>
      </w:r>
    </w:p>
    <w:p w:rsidRDefault="006D5BE5" w:rsidP="006D5BE5" w:rsidR="006D5BE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svim vjerovnicima putem e-oglasne ploče</w:t>
      </w:r>
    </w:p>
    <w:p w:rsidRDefault="006D5BE5" w:rsidP="006D5BE5" w:rsidR="006D5BE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povjereniku putem e-oglasne ploče</w:t>
      </w:r>
    </w:p>
    <w:p w:rsidRDefault="006D5BE5" w:rsidP="006D5BE5" w:rsidR="006D5BE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– nakon pravomoćnosti dostaviti rješenje računovodstvu suda sa priloženim računom FINE </w:t>
      </w:r>
    </w:p>
    <w:p w:rsidRDefault="006D5BE5" w:rsidP="006D5BE5" w:rsidR="006D5BE5">
      <w:pPr>
        <w:jc w:val="both"/>
        <w:rPr>
          <w:rFonts w:hAnsi="Arial" w:ascii="Arial"/>
        </w:rPr>
      </w:pPr>
      <w:r>
        <w:rPr>
          <w:rFonts w:hAnsi="Arial" w:ascii="Arial"/>
        </w:rPr>
        <w:t>U Bj.16.09.2016.g.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BE5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935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St-1005/2016-17</izvorni_sadrzaj>
    <derivirana_varijabla naziv="DomainObject.Oznaka_1">St-1005/2016-17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SION GRUPA d.o.o. za proizvodnju, trgovinu i usluge</izvorni_sadrzaj>
    <derivirana_varijabla naziv="DomainObject.Predmet.StrankaFormated_1">  SION GRUPA d.o.o. za proizvodnju, trgovinu i usluge</derivirana_varijabla>
  </DomainObject.Predmet.StrankaFormated>
  <DomainObject.Predmet.StrankaFormatedOIB>
    <izvorni_sadrzaj>  SION GRUPA d.o.o. za proizvodnju, trgovinu i usluge, OIB 89642019586</izvorni_sadrzaj>
    <derivirana_varijabla naziv="DomainObject.Predmet.StrankaFormatedOIB_1">  SION GRUPA d.o.o. za proizvodnju, trgovinu i usluge, OIB 89642019586</derivirana_varijabla>
  </DomainObject.Predmet.StrankaFormatedOIB>
  <DomainObject.Predmet.StrankaFormatedWithAdress>
    <izvorni_sadrzaj> SION GRUPA d.o.o. za proizvodnju, trgovinu i usluge, 52.Samostalnog bataljuna 4, 43500 Daruvar</izvorni_sadrzaj>
    <derivirana_varijabla naziv="DomainObject.Predmet.StrankaFormatedWithAdress_1"> SION GRUPA d.o.o. za proizvodnju, trgovinu i usluge, 52.Samostalnog bataljuna 4, 43500 Daruvar</derivirana_varijabla>
  </DomainObject.Predmet.StrankaFormatedWithAdress>
  <DomainObject.Predmet.StrankaFormatedWithAdressOIB>
    <izvorni_sadrzaj> SION GRUPA d.o.o. za proizvodnju, trgovinu i usluge, OIB 89642019586, 52.Samostalnog bataljuna 4, 43500 Daruvar</izvorni_sadrzaj>
    <derivirana_varijabla naziv="DomainObject.Predmet.StrankaFormatedWithAdressOIB_1"> SION GRUPA d.o.o. za proizvodnju, trgovinu i usluge, OIB 89642019586, 52.Samostalnog bataljuna 4, 43500 Daruvar</derivirana_varijabla>
  </DomainObject.Predmet.StrankaFormatedWithAdressOIB>
  <DomainObject.Predmet.StrankaWithAdress>
    <izvorni_sadrzaj>SION GRUPA d.o.o. za proizvodnju, trgovinu i usluge 52.Samostalnog bataljuna 4,43500 Daruvar</izvorni_sadrzaj>
    <derivirana_varijabla naziv="DomainObject.Predmet.StrankaWithAdress_1">SION GRUPA d.o.o. za proizvodnju, trgovinu i usluge 52.Samostalnog bataljuna 4,43500 Daruvar</derivirana_varijabla>
  </DomainObject.Predmet.StrankaWithAdress>
  <DomainObject.Predmet.StrankaWithAdressOIB>
    <izvorni_sadrzaj>SION GRUPA d.o.o. za proizvodnju, trgovinu i usluge, OIB 89642019586, 52.Samostalnog bataljuna 4,43500 Daruvar</izvorni_sadrzaj>
    <derivirana_varijabla naziv="DomainObject.Predmet.StrankaWithAdressOIB_1">SION GRUPA d.o.o. za proizvodnju, trgovinu i usluge, OIB 89642019586, 52.Samostalnog bataljuna 4,43500 Daruvar</derivirana_varijabla>
  </DomainObject.Predmet.StrankaWithAdressOIB>
  <DomainObject.Predmet.StrankaNazivFormated>
    <izvorni_sadrzaj>SION GRUPA d.o.o. za proizvodnju, trgovinu i usluge</izvorni_sadrzaj>
    <derivirana_varijabla naziv="DomainObject.Predmet.StrankaNazivFormated_1">SION GRUPA d.o.o. za proizvodnju, trgovinu i usluge</derivirana_varijabla>
  </DomainObject.Predmet.StrankaNazivFormated>
  <DomainObject.Predmet.StrankaNazivFormatedOIB>
    <izvorni_sadrzaj>SION GRUPA d.o.o. za proizvodnju, trgovinu i usluge, OIB 89642019586</izvorni_sadrzaj>
    <derivirana_varijabla naziv="DomainObject.Predmet.StrankaNazivFormatedOIB_1">SION GRUPA d.o.o. za proizvodnju, trgovinu i usluge, OIB 89642019586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SION GRUPA d.o.o. za proizvodnju, trgovinu i usluge</item>
    </izvorni_sadrzaj>
    <derivirana_varijabla naziv="DomainObject.Predmet.StrankaListFormated_1">
      <item>SION GRUPA d.o.o. za proizvodnju, trgovinu i usluge</item>
    </derivirana_varijabla>
  </DomainObject.Predmet.StrankaListFormated>
  <DomainObject.Predmet.StrankaListFormatedOIB>
    <izvorni_sadrzaj>
      <item>SION GRUPA d.o.o. za proizvodnju, trgovinu i usluge, OIB 89642019586</item>
    </izvorni_sadrzaj>
    <derivirana_varijabla naziv="DomainObject.Predmet.StrankaListFormatedOIB_1">
      <item>SION GRUPA d.o.o. za proizvodnju, trgovinu i usluge, OIB 89642019586</item>
    </derivirana_varijabla>
  </DomainObject.Predmet.StrankaListFormatedOIB>
  <DomainObject.Predmet.StrankaListFormatedWithAdress>
    <izvorni_sadrzaj>
      <item>SION GRUPA d.o.o. za proizvodnju, trgovinu i usluge, 52.Samostalnog bataljuna 4, 43500 Daruvar</item>
    </izvorni_sadrzaj>
    <derivirana_varijabla naziv="DomainObject.Predmet.StrankaListFormatedWithAdress_1">
      <item>SION GRUPA d.o.o. za proizvodnju, trgovinu i usluge, 52.Samostalnog bataljuna 4, 43500 Daruvar</item>
    </derivirana_varijabla>
  </DomainObject.Predmet.StrankaListFormatedWithAdress>
  <DomainObject.Predmet.StrankaListFormatedWithAdressOIB>
    <izvorni_sadrzaj>
      <item>SION GRUPA d.o.o. za proizvodnju, trgovinu i usluge, OIB 89642019586, 52.Samostalnog bataljuna 4, 43500 Daruvar</item>
    </izvorni_sadrzaj>
    <derivirana_varijabla naziv="DomainObject.Predmet.StrankaListFormatedWithAdressOIB_1">
      <item>SION GRUPA d.o.o. za proizvodnju, trgovinu i usluge, OIB 89642019586, 52.Samostalnog bataljuna 4, 43500 Daruvar</item>
    </derivirana_varijabla>
  </DomainObject.Predmet.StrankaListFormatedWithAdressOIB>
  <DomainObject.Predmet.StrankaListNazivFormated>
    <izvorni_sadrzaj>
      <item>SION GRUPA d.o.o. za proizvodnju, trgovinu i usluge</item>
    </izvorni_sadrzaj>
    <derivirana_varijabla naziv="DomainObject.Predmet.StrankaListNazivFormated_1">
      <item>SION GRUPA d.o.o. za proizvodnju, trgovinu i usluge</item>
    </derivirana_varijabla>
  </DomainObject.Predmet.StrankaListNazivFormated>
  <DomainObject.Predmet.StrankaListNazivFormatedOIB>
    <izvorni_sadrzaj>
      <item>SION GRUPA d.o.o. za proizvodnju, trgovinu i usluge, OIB 89642019586</item>
    </izvorni_sadrzaj>
    <derivirana_varijabla naziv="DomainObject.Predmet.StrankaListNazivFormatedOIB_1">
      <item>SION GRUPA d.o.o. za proizvodnju, trgovinu i usluge, OIB 89642019586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St-1005/2016-17</izvorni_sadrzaj>
    <derivirana_varijabla naziv="DomainObject.PoslovniBrojDokumenta_1">St-1005/2016-17</derivirana_varijabla>
  </DomainObject.PoslovniBrojDokumenta>
  <DomainObject.Predmet.StrankaIDrugi>
    <izvorni_sadrzaj>SION GRUPA d.o.o. za proizvodnju, trgovinu i usluge</izvorni_sadrzaj>
    <derivirana_varijabla naziv="DomainObject.Predmet.StrankaIDrugi_1">SION GRUPA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SION GRUPA d.o.o. za proizvodnju, trgovinu i usluge, OIB 89642019586, 52.Samostalnog bataljuna 4, 43500 Daruvar</izvorni_sadrzaj>
    <derivirana_varijabla naziv="DomainObject.Predmet.StrankaIDrugiAdressOIB_1">SION GRUPA d.o.o. za proizvodnju, trgovinu i usluge, OIB 89642019586, 52.Samostalnog bataljuna 4, 43500 Daruvar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GRUPA d.o.o. za proizvodnju, trgovinu i usluge</item>
    </izvorni_sadrzaj>
    <derivirana_varijabla naziv="DomainObject.Predmet.SudioniciListNaziv_1">
      <item>SION GRUPA d.o.o. za proizvodnju, trgovinu i usluge</item>
    </derivirana_varijabla>
  </DomainObject.Predmet.SudioniciListNaziv>
  <DomainObject.Predmet.SudioniciListAdressOIB>
    <izvorni_sadrzaj>
      <item>SION GRUPA d.o.o. za proizvodnju, trgovinu i usluge, OIB 89642019586, 52.Samostalnog bataljuna 4,43500 Daruvar</item>
    </izvorni_sadrzaj>
    <derivirana_varijabla naziv="DomainObject.Predmet.SudioniciListAdressOIB_1">
      <item>SION GRUPA d.o.o. za proizvodnju, trgovinu i usluge, OIB 89642019586, 52.Samostalnog bataljuna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08155-43F8-4FEF-B9C1-40022D4F5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388</properties:Words>
  <properties:Characters>2150</properties:Characters>
  <properties:Lines>65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2016-09-16T10:38:00Z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St-1005/2016-17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