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d02d" w14:paraId="119d02d" w:rsidRDefault="00AE649C" w:rsidP="00FA5B5E" w:rsidR="00AE649C" w:rsidRPr="00B76F3C">
      <w:pPr>
        <w:pStyle w:val="Naslov3"/>
        <w15:collapsed w:val="false"/>
      </w:pPr>
    </w:p>
    <w:p w:rsidRDefault="000569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569F5" w:rsidP="000569F5" w:rsidR="000569F5" w:rsidRPr="000569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ind w:firstLine="708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>REPUBLIKA HRVATSKA</w:t>
      </w:r>
      <w:r w:rsidRPr="000569F5">
        <w:rPr>
          <w:rFonts w:cs="Times New Roman" w:eastAsia="Times New Roman"/>
          <w:lang w:eastAsia="hr-HR"/>
        </w:rPr>
        <w:tab/>
        <w:t xml:space="preserve">                                      Poslovni broj: 3. St-856/2016-6</w:t>
      </w:r>
    </w:p>
    <w:p w:rsidRDefault="000569F5" w:rsidP="000569F5" w:rsidR="000569F5" w:rsidRPr="000569F5">
      <w:pPr>
        <w:spacing w:after="0"/>
        <w:ind w:firstLine="708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>Zadar, Dr. Franje Tuđmana 35</w:t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  <w:t xml:space="preserve">        </w:t>
      </w:r>
    </w:p>
    <w:p w:rsidRDefault="000569F5" w:rsidP="000569F5" w:rsidR="000569F5" w:rsidRPr="000569F5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0569F5" w:rsidP="000569F5" w:rsidR="000569F5" w:rsidRPr="000569F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jc w:val="right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0569F5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0569F5">
        <w:rPr>
          <w:rFonts w:cs="Times New Roman" w:eastAsia="Times New Roman"/>
          <w:lang w:eastAsia="hr-HR"/>
        </w:rPr>
        <w:t>Regionalni centar Split, Podružnica Zadar,</w:t>
      </w:r>
    </w:p>
    <w:p w:rsidRDefault="000569F5" w:rsidP="000569F5" w:rsidR="000569F5" w:rsidRPr="000569F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 Ivana Danila 4</w:t>
      </w:r>
    </w:p>
    <w:p w:rsidRDefault="000569F5" w:rsidP="000569F5" w:rsidR="000569F5" w:rsidRPr="000569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569F5" w:rsidP="000569F5" w:rsidR="000569F5" w:rsidRPr="000569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569F5" w:rsidP="000569F5" w:rsidR="000569F5" w:rsidRPr="000569F5">
      <w:pPr>
        <w:spacing w:after="0"/>
        <w:jc w:val="both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0569F5">
        <w:rPr>
          <w:rFonts w:cs="Times New Roman" w:eastAsia="Times New Roman"/>
          <w:lang w:eastAsia="hr-HR"/>
        </w:rPr>
        <w:t>posl</w:t>
      </w:r>
      <w:proofErr w:type="spellEnd"/>
      <w:r w:rsidRPr="000569F5">
        <w:rPr>
          <w:rFonts w:cs="Times New Roman" w:eastAsia="Times New Roman"/>
          <w:lang w:eastAsia="hr-HR"/>
        </w:rPr>
        <w:t xml:space="preserve">. broj gornji od 14. lipnja 2016. koje se u privitku dostavlja, pozvani ste na ročišta od 14. srpnja 2016. radi očitovanja o prijedlogu i utvrđivanja pretpostavki za otvaranje stečajnog postupka nad dužnikom BODULICA RAMOV d.o.o. sa sjedištem u Zaglavu, (Općina Sali), </w:t>
      </w:r>
      <w:proofErr w:type="spellStart"/>
      <w:r w:rsidRPr="000569F5">
        <w:rPr>
          <w:rFonts w:cs="Times New Roman" w:eastAsia="Times New Roman"/>
          <w:lang w:eastAsia="hr-HR"/>
        </w:rPr>
        <w:t>Zaglav</w:t>
      </w:r>
      <w:proofErr w:type="spellEnd"/>
      <w:r w:rsidRPr="000569F5">
        <w:rPr>
          <w:rFonts w:cs="Times New Roman" w:eastAsia="Times New Roman"/>
          <w:lang w:eastAsia="hr-HR"/>
        </w:rPr>
        <w:t xml:space="preserve"> 23, OIB: 79085653184.</w:t>
      </w:r>
    </w:p>
    <w:p w:rsidRDefault="000569F5" w:rsidP="000569F5" w:rsidR="000569F5" w:rsidRPr="000569F5">
      <w:pPr>
        <w:spacing w:after="0"/>
        <w:jc w:val="both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0569F5" w:rsidP="000569F5" w:rsidR="000569F5" w:rsidRPr="000569F5">
      <w:pPr>
        <w:spacing w:after="0"/>
        <w:jc w:val="both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 </w:t>
      </w:r>
    </w:p>
    <w:p w:rsidRDefault="000569F5" w:rsidP="000569F5" w:rsidR="000569F5" w:rsidRPr="000569F5">
      <w:pPr>
        <w:spacing w:after="0"/>
        <w:jc w:val="both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0569F5">
        <w:rPr>
          <w:rFonts w:cs="Times New Roman" w:eastAsia="Times New Roman"/>
          <w:lang w:eastAsia="hr-HR"/>
        </w:rPr>
        <w:t>faxa</w:t>
      </w:r>
      <w:proofErr w:type="spellEnd"/>
      <w:r w:rsidRPr="000569F5">
        <w:rPr>
          <w:rFonts w:cs="Times New Roman" w:eastAsia="Times New Roman"/>
          <w:lang w:eastAsia="hr-HR"/>
        </w:rPr>
        <w:t xml:space="preserve"> ovog suda broj 023/292-055.</w:t>
      </w:r>
    </w:p>
    <w:p w:rsidRDefault="000569F5" w:rsidP="000569F5" w:rsidR="000569F5" w:rsidRPr="00056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</w:p>
    <w:p w:rsidRDefault="000569F5" w:rsidP="000569F5" w:rsidR="000569F5" w:rsidRPr="000569F5">
      <w:pPr>
        <w:spacing w:after="0"/>
        <w:jc w:val="center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U Zadru 14. lipnja 2016. </w:t>
      </w:r>
    </w:p>
    <w:p w:rsidRDefault="000569F5" w:rsidP="000569F5" w:rsidR="000569F5" w:rsidRPr="000569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jc w:val="right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0569F5" w:rsidP="000569F5" w:rsidR="000569F5" w:rsidRPr="000569F5">
      <w:pPr>
        <w:spacing w:after="0"/>
        <w:ind w:firstLine="708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                                 </w:t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</w:r>
      <w:r w:rsidRPr="000569F5">
        <w:rPr>
          <w:rFonts w:cs="Times New Roman" w:eastAsia="Times New Roman"/>
          <w:lang w:eastAsia="hr-HR"/>
        </w:rPr>
        <w:tab/>
        <w:t xml:space="preserve">    Sutkinja:</w:t>
      </w:r>
    </w:p>
    <w:p w:rsidRDefault="000569F5" w:rsidP="000569F5" w:rsidR="000569F5" w:rsidRPr="000569F5">
      <w:pPr>
        <w:spacing w:after="0"/>
        <w:jc w:val="right"/>
        <w:rPr>
          <w:rFonts w:cs="Times New Roman" w:eastAsia="Times New Roman"/>
          <w:lang w:eastAsia="hr-HR"/>
        </w:rPr>
      </w:pPr>
      <w:r w:rsidRPr="000569F5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0569F5" w:rsidP="000569F5" w:rsidR="000569F5" w:rsidRPr="000569F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569F5" w:rsidP="000569F5" w:rsidR="000569F5" w:rsidRPr="000569F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9F5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St-856/2016-4</izvorni_sadrzaj>
    <derivirana_varijabla naziv="DomainObject.Oznaka_1">St-856/2016-4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BODULICA RAMOV d.o.o. za proizvodnju, trgovinu i usluge</izvorni_sadrzaj>
    <derivirana_varijabla naziv="DomainObject.Predmet.ProtustrankaFormated_1">  BODULICA RAMOV d.o.o. za proizvodnju, trgovinu i usluge</derivirana_varijabla>
  </DomainObject.Predmet.ProtustrankaFormated>
  <DomainObject.Predmet.ProtustrankaFormatedOIB>
    <izvorni_sadrzaj>  BODULICA RAMOV d.o.o. za proizvodnju, trgovinu i usluge, OIB 79085653184</izvorni_sadrzaj>
    <derivirana_varijabla naziv="DomainObject.Predmet.ProtustrankaFormatedOIB_1">  BODULICA RAMOV d.o.o. za proizvodnju, trgovinu i usluge, OIB 79085653184</derivirana_varijabla>
  </DomainObject.Predmet.ProtustrankaFormatedOIB>
  <DomainObject.Predmet.ProtustrankaFormatedWithAdress>
    <izvorni_sadrzaj> BODULICA RAMOV d.o.o. za proizvodnju, trgovinu i usluge, Zaglav 23, 23281 Zaglav</izvorni_sadrzaj>
    <derivirana_varijabla naziv="DomainObject.Predmet.ProtustrankaFormatedWithAdress_1"> BODULICA RAMOV d.o.o. za proizvodnju, trgovinu i usluge, Zaglav 23, 23281 Zaglav</derivirana_varijabla>
  </DomainObject.Predmet.ProtustrankaFormatedWithAdress>
  <DomainObject.Predmet.ProtustrankaFormatedWithAdressOIB>
    <izvorni_sadrzaj> BODULICA RAMOV d.o.o. za proizvodnju, trgovinu i usluge, OIB 79085653184, Zaglav 23, 23281 Zaglav</izvorni_sadrzaj>
    <derivirana_varijabla naziv="DomainObject.Predmet.ProtustrankaFormatedWithAdressOIB_1"> BODULICA RAMOV d.o.o. za proizvodnju, trgovinu i usluge, OIB 79085653184, Zaglav 23, 23281 Zaglav</derivirana_varijabla>
  </DomainObject.Predmet.ProtustrankaFormatedWithAdressOIB>
  <DomainObject.Predmet.ProtustrankaWithAdress>
    <izvorni_sadrzaj>BODULICA RAMOV d.o.o. za proizvodnju, trgovinu i usluge Zaglav 23, 23281 Zaglav</izvorni_sadrzaj>
    <derivirana_varijabla naziv="DomainObject.Predmet.ProtustrankaWithAdress_1">BODULICA RAMOV d.o.o. za proizvodnju, trgovinu i usluge Zaglav 23, 23281 Zaglav</derivirana_varijabla>
  </DomainObject.Predmet.ProtustrankaWithAdress>
  <DomainObject.Predmet.ProtustrankaWithAdressOIB>
    <izvorni_sadrzaj>BODULICA RAMOV d.o.o. za proizvodnju, trgovinu i usluge, OIB 79085653184, Zaglav 23, 23281 Zaglav</izvorni_sadrzaj>
    <derivirana_varijabla naziv="DomainObject.Predmet.ProtustrankaWithAdressOIB_1">BODULICA RAMOV d.o.o. za proizvodnju, trgovinu i usluge, OIB 79085653184, Zaglav 23, 23281 Zaglav</derivirana_varijabla>
  </DomainObject.Predmet.ProtustrankaWithAdressOIB>
  <DomainObject.Predmet.ProtustrankaNazivFormated>
    <izvorni_sadrzaj>BODULICA RAMOV d.o.o. za proizvodnju, trgovinu i usluge</izvorni_sadrzaj>
    <derivirana_varijabla naziv="DomainObject.Predmet.ProtustrankaNazivFormated_1">BODULICA RAMOV d.o.o. za proizvodnju, trgovinu i usluge</derivirana_varijabla>
  </DomainObject.Predmet.ProtustrankaNazivFormated>
  <DomainObject.Predmet.ProtustrankaNazivFormatedOIB>
    <izvorni_sadrzaj>BODULICA RAMOV d.o.o. za proizvodnju, trgovinu i usluge, OIB 79085653184</izvorni_sadrzaj>
    <derivirana_varijabla naziv="DomainObject.Predmet.ProtustrankaNazivFormatedOIB_1">BODULICA RAMOV d.o.o. za proizvodnju, trgovinu i usluge, OIB 79085653184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Ramov</izvorni_sadrzaj>
    <derivirana_varijabla naziv="DomainObject.Predmet.StrankaFormated_1">  FINA; Dragan Ramov</derivirana_varijabla>
  </DomainObject.Predmet.StrankaFormated>
  <DomainObject.Predmet.StrankaFormatedOIB>
    <izvorni_sadrzaj>  FINA, OIB 85821130368; Dragan Ramov, OIB 69782875842</izvorni_sadrzaj>
    <derivirana_varijabla naziv="DomainObject.Predmet.StrankaFormatedOIB_1">  FINA, OIB 85821130368; Dragan Ramov, OIB 69782875842</derivirana_varijabla>
  </DomainObject.Predmet.StrankaFormatedOIB>
  <DomainObject.Predmet.StrankaFormatedWithAdress>
    <izvorni_sadrzaj> FINA; Dragan Ramov, Zaglav 23, 23281 Zaglav</izvorni_sadrzaj>
    <derivirana_varijabla naziv="DomainObject.Predmet.StrankaFormatedWithAdress_1"> FINA; Dragan Ramov, Zaglav 23, 23281 Zaglav</derivirana_varijabla>
  </DomainObject.Predmet.StrankaFormatedWithAdress>
  <DomainObject.Predmet.StrankaFormatedWithAdressOIB>
    <izvorni_sadrzaj> FINA, OIB 85821130368; Dragan Ramov, OIB 69782875842, Zaglav 23, 23281 Zaglav</izvorni_sadrzaj>
    <derivirana_varijabla naziv="DomainObject.Predmet.StrankaFormatedWithAdressOIB_1"> FINA, OIB 85821130368; Dragan Ramov, OIB 69782875842, Zaglav 23, 23281 Zaglav</derivirana_varijabla>
  </DomainObject.Predmet.StrankaFormatedWithAdressOIB>
  <DomainObject.Predmet.StrankaWithAdress>
    <izvorni_sadrzaj>FINA ,Dragan Ramov Zaglav 23,23281 Zaglav</izvorni_sadrzaj>
    <derivirana_varijabla naziv="DomainObject.Predmet.StrankaWithAdress_1">FINA ,Dragan Ramov Zaglav 23,23281 Zaglav</derivirana_varijabla>
  </DomainObject.Predmet.StrankaWithAdress>
  <DomainObject.Predmet.StrankaWithAdressOIB>
    <izvorni_sadrzaj>FINA, OIB 85821130368,Dragan Ramov, OIB 69782875842, Zaglav 23,23281 Zaglav</izvorni_sadrzaj>
    <derivirana_varijabla naziv="DomainObject.Predmet.StrankaWithAdressOIB_1">FINA, OIB 85821130368,Dragan Ramov, OIB 69782875842, Zaglav 23,23281 Zaglav</derivirana_varijabla>
  </DomainObject.Predmet.StrankaWithAdressOIB>
  <DomainObject.Predmet.StrankaNazivFormated>
    <izvorni_sadrzaj>FINA,Dragan Ramov</izvorni_sadrzaj>
    <derivirana_varijabla naziv="DomainObject.Predmet.StrankaNazivFormated_1">FINA,Dragan Ramov</derivirana_varijabla>
  </DomainObject.Predmet.StrankaNazivFormated>
  <DomainObject.Predmet.StrankaNazivFormatedOIB>
    <izvorni_sadrzaj>FINA, OIB 85821130368,Dragan Ramov, OIB 69782875842</izvorni_sadrzaj>
    <derivirana_varijabla naziv="DomainObject.Predmet.StrankaNazivFormatedOIB_1">FINA, OIB 85821130368,Dragan Ramov, OIB 69782875842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Dragan Ramov</item>
    </izvorni_sadrzaj>
    <derivirana_varijabla naziv="DomainObject.Predmet.StrankaListFormated_1">
      <item>FINA</item>
      <item>Dragan Ramov</item>
    </derivirana_varijabla>
  </DomainObject.Predmet.StrankaListFormated>
  <DomainObject.Predmet.StrankaListFormatedOIB>
    <izvorni_sadrzaj>
      <item>FINA, OIB 85821130368</item>
      <item>Dragan Ramov, OIB 69782875842</item>
    </izvorni_sadrzaj>
    <derivirana_varijabla naziv="DomainObject.Predmet.StrankaListFormatedOIB_1">
      <item>FINA, OIB 85821130368</item>
      <item>Dragan Ramov, OIB 69782875842</item>
    </derivirana_varijabla>
  </DomainObject.Predmet.StrankaListFormatedOIB>
  <DomainObject.Predmet.StrankaListFormatedWithAdress>
    <izvorni_sadrzaj>
      <item>FINA</item>
      <item>Dragan Ramov, Zaglav 23, 23281 Zaglav</item>
    </izvorni_sadrzaj>
    <derivirana_varijabla naziv="DomainObject.Predmet.StrankaListFormatedWithAdress_1">
      <item>FINA</item>
      <item>Dragan Ramov, Zaglav 23, 23281 Zaglav</item>
    </derivirana_varijabla>
  </DomainObject.Predmet.StrankaListFormatedWithAdress>
  <DomainObject.Predmet.StrankaListFormatedWithAdressOIB>
    <izvorni_sadrzaj>
      <item>FINA, OIB 85821130368</item>
      <item>Dragan Ramov, OIB 69782875842, Zaglav 23, 23281 Zaglav</item>
    </izvorni_sadrzaj>
    <derivirana_varijabla naziv="DomainObject.Predmet.StrankaListFormatedWithAdressOIB_1">
      <item>FINA, OIB 85821130368</item>
      <item>Dragan Ramov, OIB 69782875842, Zaglav 23, 23281 Zaglav</item>
    </derivirana_varijabla>
  </DomainObject.Predmet.StrankaListFormatedWithAdressOIB>
  <DomainObject.Predmet.StrankaListNazivFormated>
    <izvorni_sadrzaj>
      <item>FINA</item>
      <item>Dragan Ramov</item>
    </izvorni_sadrzaj>
    <derivirana_varijabla naziv="DomainObject.Predmet.StrankaListNazivFormated_1">
      <item>FINA</item>
      <item>Dragan Ramov</item>
    </derivirana_varijabla>
  </DomainObject.Predmet.StrankaListNazivFormated>
  <DomainObject.Predmet.StrankaListNazivFormatedOIB>
    <izvorni_sadrzaj>
      <item>FINA, OIB 85821130368</item>
      <item>Dragan Ramov, OIB 69782875842</item>
    </izvorni_sadrzaj>
    <derivirana_varijabla naziv="DomainObject.Predmet.StrankaListNazivFormatedOIB_1">
      <item>FINA, OIB 85821130368</item>
      <item>Dragan Ramov, OIB 69782875842</item>
    </derivirana_varijabla>
  </DomainObject.Predmet.StrankaListNazivFormatedOIB>
  <DomainObject.Predmet.ProtuStrankaListFormated>
    <izvorni_sadrzaj>
      <item>BODULICA RAMOV d.o.o. za proizvodnju, trgovinu i usluge</item>
    </izvorni_sadrzaj>
    <derivirana_varijabla naziv="DomainObject.Predmet.ProtuStrankaListFormated_1">
      <item>BODULICA RAMOV d.o.o. za proizvodnju, trgovinu i usluge</item>
    </derivirana_varijabla>
  </DomainObject.Predmet.ProtuStrankaListFormated>
  <DomainObject.Predmet.ProtuStrankaListFormatedOIB>
    <izvorni_sadrzaj>
      <item>BODULICA RAMOV d.o.o. za proizvodnju, trgovinu i usluge, OIB 79085653184</item>
    </izvorni_sadrzaj>
    <derivirana_varijabla naziv="DomainObject.Predmet.ProtuStrankaListFormatedOIB_1">
      <item>BODULICA RAMOV d.o.o. za proizvodnju, trgovinu i usluge, OIB 79085653184</item>
    </derivirana_varijabla>
  </DomainObject.Predmet.ProtuStrankaListFormatedOIB>
  <DomainObject.Predmet.ProtuStrankaListFormatedWithAdress>
    <izvorni_sadrzaj>
      <item>BODULICA RAMOV d.o.o. za proizvodnju, trgovinu i usluge, Zaglav 23, 23281 Zaglav</item>
    </izvorni_sadrzaj>
    <derivirana_varijabla naziv="DomainObject.Predmet.ProtuStrankaListFormatedWithAdress_1">
      <item>BODULICA RAMOV d.o.o. za proizvodnju, trgovinu i usluge, Zaglav 23, 23281 Zaglav</item>
    </derivirana_varijabla>
  </DomainObject.Predmet.ProtuStrankaListFormatedWithAdress>
  <DomainObject.Predmet.ProtuStrankaListFormatedWithAdressOIB>
    <izvorni_sadrzaj>
      <item>BODULICA RAMOV d.o.o. za proizvodnju, trgovinu i usluge, OIB 79085653184, Zaglav 23, 23281 Zaglav</item>
    </izvorni_sadrzaj>
    <derivirana_varijabla naziv="DomainObject.Predmet.ProtuStrankaListFormatedWithAdressOIB_1">
      <item>BODULICA RAMOV d.o.o. za proizvodnju, trgovinu i usluge, OIB 79085653184, Zaglav 23, 23281 Zaglav</item>
    </derivirana_varijabla>
  </DomainObject.Predmet.ProtuStrankaListFormatedWithAdressOIB>
  <DomainObject.Predmet.ProtuStrankaListNazivFormated>
    <izvorni_sadrzaj>
      <item>BODULICA RAMOV d.o.o. za proizvodnju, trgovinu i usluge</item>
    </izvorni_sadrzaj>
    <derivirana_varijabla naziv="DomainObject.Predmet.ProtuStrankaListNazivFormated_1">
      <item>BODULICA RAMOV d.o.o. za proizvodnju, trgovinu i usluge</item>
    </derivirana_varijabla>
  </DomainObject.Predmet.ProtuStrankaListNazivFormated>
  <DomainObject.Predmet.ProtuStrankaListNazivFormatedOIB>
    <izvorni_sadrzaj>
      <item>BODULICA RAMOV d.o.o. za proizvodnju, trgovinu i usluge, OIB 79085653184</item>
    </izvorni_sadrzaj>
    <derivirana_varijabla naziv="DomainObject.Predmet.ProtuStrankaListNazivFormatedOIB_1">
      <item>BODULICA RAMOV d.o.o. za proizvodnju, trgovinu i usluge, OIB 79085653184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St-856/2016-4</izvorni_sadrzaj>
    <derivirana_varijabla naziv="DomainObject.PoslovniBrojDokumenta_1">St-856/2016-4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BODULICA RAMOV d.o.o. za proizvodnju, trgovinu i usluge</izvorni_sadrzaj>
    <derivirana_varijabla naziv="DomainObject.Predmet.ProtustrankaIDrugi_1">BODULICA RAMOV d.o.o.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BODULICA RAMOV d.o.o. za proizvodnju, trgovinu i usluge, OIB 79085653184, Zaglav 23, 23281 Zaglav</izvorni_sadrzaj>
    <derivirana_varijabla naziv="DomainObject.Predmet.ProtustrankaIDrugiAdressOIB_1">BODULICA RAMOV d.o.o. za proizvodnju, trgovinu i usluge, OIB 79085653184, Zaglav 23, 23281 Zaglav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BODULICA RAMOV d.o.o. za proizvodnju, trgovinu i usluge</item>
      <item>Dragan Ramov</item>
    </izvorni_sadrzaj>
    <derivirana_varijabla naziv="DomainObject.Predmet.SudioniciListNaziv_1">
      <item>FINA</item>
      <item>BODULICA RAMOV d.o.o. za proizvodnju, trgovinu i usluge</item>
      <item>Dragan Ramov</item>
    </derivirana_varijabla>
  </DomainObject.Predmet.SudioniciListNaziv>
  <DomainObject.Predmet.SudioniciListAdressOIB>
    <izvorni_sadrzaj>
      <item>FINA, OIB 85821130368</item>
      <item>BODULICA RAMOV d.o.o. za proizvodnju, trgovinu i usluge, OIB 79085653184, Zaglav 23,23281 Zaglav</item>
      <item>Dragan Ramov, OIB 69782875842, Zaglav 23,23281 Zaglav</item>
    </izvorni_sadrzaj>
    <derivirana_varijabla naziv="DomainObject.Predmet.SudioniciListAdressOIB_1">
      <item>FINA, OIB 85821130368</item>
      <item>BODULICA RAMOV d.o.o. za proizvodnju, trgovinu i usluge, OIB 79085653184, Zaglav 23,23281 Zaglav</item>
      <item>Dragan Ramov, OIB 69782875842, Zaglav 23,23281 Zaglav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46D76-2EA5-49C9-A52F-6B719E2BE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780</properties:Characters>
  <properties:Lines>39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2016-06-14T08:11:00Z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