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de29" w14:paraId="dc9de29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AE53CE" w:rsidRPr="00AE53CE">
        <w:rPr>
          <w:rFonts w:eastAsia="MS Mincho"/>
        </w:rPr>
        <w:t>L. C. SERVIS društvo s ograničenom odgovornošću za trgovinu i servis vozila Rijeka, Omladinska 9 (MBS 040081418 – OIB 15991801949 )</w:t>
      </w:r>
      <w:r w:rsidR="00B8620C">
        <w:t xml:space="preserve"> </w:t>
      </w:r>
      <w:r w:rsidRPr="00911ADC">
        <w:t>koji se vodi pod posl. br. 7 St-</w:t>
      </w:r>
      <w:r w:rsidR="00AE53CE">
        <w:t>75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AE53CE">
        <w:rPr>
          <w:rFonts w:eastAsia="MS Mincho"/>
        </w:rPr>
        <w:t>O t v a r a   s e  stečajni postupak nad dužnikom  L. C. SERVIS društvo s ograničenom odgovornošću za trgovinu i servis vozila Rijeka, Omladinska 9 (MBS 040081418 – OIB 15991801949 ).</w:t>
      </w:r>
    </w:p>
    <w:p w:rsidRDefault="00AE53CE" w:rsidP="00AE53CE" w:rsidR="00AE53CE" w:rsidRPr="00AE53CE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>II.</w:t>
      </w:r>
      <w:r>
        <w:rPr>
          <w:rFonts w:eastAsia="MS Mincho"/>
        </w:rPr>
        <w:tab/>
      </w:r>
      <w:r w:rsidRPr="00AE53CE">
        <w:rPr>
          <w:rFonts w:eastAsia="MS Mincho"/>
        </w:rPr>
        <w:t>Za stečajnog upravitelja imenuje se Gordana Padjen - Štefanić (OIB: 18837874897)  iz Rijeke, Ciottina 20.</w:t>
      </w:r>
    </w:p>
    <w:p w:rsidRDefault="00AE53CE" w:rsidP="00AE53CE" w:rsidR="00AE53CE" w:rsidRPr="00AE53CE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AE53CE">
        <w:rPr>
          <w:rFonts w:eastAsia="MS Mincho"/>
        </w:rPr>
        <w:t>Utvrđuje se da imovina dužnika koja bi ušla u stečajnu masu nije dovoljna za namirenje troškova toga postupka.</w:t>
      </w:r>
    </w:p>
    <w:p w:rsidRDefault="00AE53CE" w:rsidP="00AE53CE" w:rsidR="00AE53CE" w:rsidRPr="00AE53CE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>IV.</w:t>
      </w:r>
      <w:r>
        <w:rPr>
          <w:rFonts w:eastAsia="MS Mincho"/>
        </w:rPr>
        <w:tab/>
      </w:r>
      <w:r w:rsidRPr="00AE53CE">
        <w:rPr>
          <w:rFonts w:eastAsia="MS Mincho"/>
        </w:rPr>
        <w:t>Z a k l j u č u j e   s e stečajni postupak nad dužnikom L. C. SERVIS društvo s ograničenom odgovornošću za trgovinu i servis vozila Rijeka, Omladinska 9 (MBS 040081418 – OIB 15991801949).</w:t>
      </w:r>
    </w:p>
    <w:p w:rsidRDefault="00AE53CE" w:rsidP="00AE53CE" w:rsidR="00AE53CE" w:rsidRPr="00AE53CE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>V.</w:t>
      </w:r>
      <w:r>
        <w:rPr>
          <w:rFonts w:eastAsia="MS Mincho"/>
        </w:rPr>
        <w:tab/>
      </w:r>
      <w:r w:rsidRPr="00AE53CE">
        <w:rPr>
          <w:rFonts w:eastAsia="MS Mincho"/>
        </w:rPr>
        <w:t xml:space="preserve">Troškovi postupka namirit će se iz predujma kojeg je uplatio predlagatelj.  </w:t>
      </w:r>
    </w:p>
    <w:p w:rsidRDefault="00AE53CE" w:rsidP="00AE53CE" w:rsidR="00AE53CE" w:rsidRPr="00AE53CE">
      <w:pPr>
        <w:jc w:val="both"/>
        <w:rPr>
          <w:rFonts w:eastAsia="MS Mincho"/>
        </w:rPr>
      </w:pPr>
    </w:p>
    <w:p w:rsidRDefault="00AE53CE" w:rsidP="00AE53CE" w:rsidR="00AE53CE" w:rsidRPr="00AE53CE">
      <w:pPr>
        <w:jc w:val="both"/>
        <w:rPr>
          <w:rFonts w:eastAsia="MS Mincho"/>
        </w:rPr>
      </w:pPr>
      <w:r w:rsidRPr="00AE53CE">
        <w:rPr>
          <w:rFonts w:eastAsia="MS Mincho"/>
        </w:rPr>
        <w:t>VI.</w:t>
      </w:r>
      <w:r>
        <w:rPr>
          <w:rFonts w:eastAsia="MS Mincho"/>
        </w:rPr>
        <w:tab/>
      </w:r>
      <w:r w:rsidRPr="00AE53CE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p w:rsidRDefault="002C3995" w:rsidP="00AE53CE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A01" w:rsidR="00652A01">
      <w:r>
        <w:separator/>
      </w:r>
    </w:p>
  </w:endnote>
  <w:endnote w:id="0" w:type="continuationSeparator">
    <w:p w:rsidRDefault="00652A01" w:rsidR="00652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A01" w:rsidR="00652A01">
      <w:r>
        <w:separator/>
      </w:r>
    </w:p>
  </w:footnote>
  <w:footnote w:id="0" w:type="continuationSeparator">
    <w:p w:rsidRDefault="00652A01" w:rsidR="00652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AE53CE">
      <w:t>75</w:t>
    </w:r>
    <w:r w:rsidRPr="00911ADC">
      <w:t>/</w:t>
    </w:r>
    <w:r w:rsidR="00FB4ECA">
      <w:t>13</w:t>
    </w:r>
    <w:r w:rsidRPr="00911ADC">
      <w:t>-</w:t>
    </w:r>
    <w:r w:rsidR="00FB4ECA">
      <w:t>2</w:t>
    </w:r>
    <w:r w:rsidR="00AE53C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95809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82D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44242"/>
    <w:rsid w:val="00650BC2"/>
    <w:rsid w:val="00652A01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B2E3D"/>
    <w:rsid w:val="00CC1E5C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42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42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St-75/2013-28</izvorni_sadrzaj>
    <derivirana_varijabla naziv="DomainObject.Oznaka_1">St-75/2013-28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2013.</izvorni_sadrzaj>
    <derivirana_varijabla naziv="DomainObject.Predmet.DatumOsnivanja_1">28.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L.C. SERVIS d.o.o.  Rijeka</izvorni_sadrzaj>
    <derivirana_varijabla naziv="DomainObject.Predmet.ProtustrankaFormated_1">  L.C. SERVIS d.o.o.  Rijeka</derivirana_varijabla>
  </DomainObject.Predmet.ProtustrankaFormated>
  <DomainObject.Predmet.ProtustrankaFormatedOIB>
    <izvorni_sadrzaj>  L.C. SERVIS d.o.o.  Rijeka, OIB 15991801949</izvorni_sadrzaj>
    <derivirana_varijabla naziv="DomainObject.Predmet.ProtustrankaFormatedOIB_1">  L.C. SERVIS d.o.o.  Rijeka, OIB 15991801949</derivirana_varijabla>
  </DomainObject.Predmet.ProtustrankaFormatedOIB>
  <DomainObject.Predmet.ProtustrankaFormatedWithAdress>
    <izvorni_sadrzaj> L.C. SERVIS d.o.o.  Rijeka, Omladinska 9, 51 000 Rijeka</izvorni_sadrzaj>
    <derivirana_varijabla naziv="DomainObject.Predmet.ProtustrankaFormatedWithAdress_1"> L.C. SERVIS d.o.o.  Rijeka, Omladinska 9, 51 000 Rijeka</derivirana_varijabla>
  </DomainObject.Predmet.ProtustrankaFormatedWithAdress>
  <DomainObject.Predmet.ProtustrankaFormatedWithAdressOIB>
    <izvorni_sadrzaj> L.C. SERVIS d.o.o.  Rijeka, OIB 15991801949, Omladinska 9, 51 000 Rijeka</izvorni_sadrzaj>
    <derivirana_varijabla naziv="DomainObject.Predmet.ProtustrankaFormatedWithAdressOIB_1"> L.C. SERVIS d.o.o.  Rijeka, OIB 15991801949, Omladinska 9, 51 000 Rijeka</derivirana_varijabla>
  </DomainObject.Predmet.ProtustrankaFormatedWithAdressOIB>
  <DomainObject.Predmet.ProtustrankaWithAdress>
    <izvorni_sadrzaj>L.C. SERVIS d.o.o.  Rijeka Omladinska 9, 51 000 Rijeka</izvorni_sadrzaj>
    <derivirana_varijabla naziv="DomainObject.Predmet.ProtustrankaWithAdress_1">L.C. SERVIS d.o.o.  Rijeka Omladinska 9, 51 000 Rijeka</derivirana_varijabla>
  </DomainObject.Predmet.ProtustrankaWithAdress>
  <DomainObject.Predmet.ProtustrankaWithAdressOIB>
    <izvorni_sadrzaj>L.C. SERVIS d.o.o.  Rijeka, OIB 15991801949, Omladinska 9, 51 000 Rijeka</izvorni_sadrzaj>
    <derivirana_varijabla naziv="DomainObject.Predmet.ProtustrankaWithAdressOIB_1">L.C. SERVIS d.o.o.  Rijeka, OIB 15991801949, Omladinska 9, 51 000 Rijeka</derivirana_varijabla>
  </DomainObject.Predmet.ProtustrankaWithAdressOIB>
  <DomainObject.Predmet.ProtustrankaNazivFormated>
    <izvorni_sadrzaj>L.C. SERVIS d.o.o.  Rijeka</izvorni_sadrzaj>
    <derivirana_varijabla naziv="DomainObject.Predmet.ProtustrankaNazivFormated_1">L.C. SERVIS d.o.o.  Rijeka</derivirana_varijabla>
  </DomainObject.Predmet.ProtustrankaNazivFormated>
  <DomainObject.Predmet.ProtustrankaNazivFormatedOIB>
    <izvorni_sadrzaj>L.C. SERVIS d.o.o.  Rijeka, OIB 15991801949</izvorni_sadrzaj>
    <derivirana_varijabla naziv="DomainObject.Predmet.ProtustrankaNazivFormatedOIB_1">L.C. SERVIS d.o.o.  Rijeka, OIB 15991801949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L.C. SERVIS d.o.o.  Rijeka</item>
    </izvorni_sadrzaj>
    <derivirana_varijabla naziv="DomainObject.Predmet.ProtuStrankaListFormated_1">
      <item>L.C. SERVIS d.o.o.  Rijeka</item>
    </derivirana_varijabla>
  </DomainObject.Predmet.ProtuStrankaListFormated>
  <DomainObject.Predmet.ProtuStrankaListFormatedOIB>
    <izvorni_sadrzaj>
      <item>L.C. SERVIS d.o.o.  Rijeka, OIB 15991801949</item>
    </izvorni_sadrzaj>
    <derivirana_varijabla naziv="DomainObject.Predmet.ProtuStrankaListFormatedOIB_1">
      <item>L.C. SERVIS d.o.o.  Rijeka, OIB 15991801949</item>
    </derivirana_varijabla>
  </DomainObject.Predmet.ProtuStrankaListFormatedOIB>
  <DomainObject.Predmet.ProtuStrankaListFormatedWithAdress>
    <izvorni_sadrzaj>
      <item>L.C. SERVIS d.o.o.  Rijeka, Omladinska 9, 51 000 Rijeka</item>
    </izvorni_sadrzaj>
    <derivirana_varijabla naziv="DomainObject.Predmet.ProtuStrankaListFormatedWithAdress_1">
      <item>L.C. SERVIS d.o.o.  Rijeka, Omladinska 9, 51 000 Rijeka</item>
    </derivirana_varijabla>
  </DomainObject.Predmet.ProtuStrankaListFormatedWithAdress>
  <DomainObject.Predmet.ProtuStrankaListFormatedWithAdressOIB>
    <izvorni_sadrzaj>
      <item>L.C. SERVIS d.o.o.  Rijeka, OIB 15991801949, Omladinska 9, 51 000 Rijeka</item>
    </izvorni_sadrzaj>
    <derivirana_varijabla naziv="DomainObject.Predmet.ProtuStrankaListFormatedWithAdressOIB_1">
      <item>L.C. SERVIS d.o.o.  Rijeka, OIB 15991801949, Omladinska 9, 51 000 Rijeka</item>
    </derivirana_varijabla>
  </DomainObject.Predmet.ProtuStrankaListFormatedWithAdressOIB>
  <DomainObject.Predmet.ProtuStrankaListNazivFormated>
    <izvorni_sadrzaj>
      <item>L.C. SERVIS d.o.o.  Rijeka</item>
    </izvorni_sadrzaj>
    <derivirana_varijabla naziv="DomainObject.Predmet.ProtuStrankaListNazivFormated_1">
      <item>L.C. SERVIS d.o.o.  Rijeka</item>
    </derivirana_varijabla>
  </DomainObject.Predmet.ProtuStrankaListNazivFormated>
  <DomainObject.Predmet.ProtuStrankaListNazivFormatedOIB>
    <izvorni_sadrzaj>
      <item>L.C. SERVIS d.o.o.  Rijeka, OIB 15991801949</item>
    </izvorni_sadrzaj>
    <derivirana_varijabla naziv="DomainObject.Predmet.ProtuStrankaListNazivFormatedOIB_1">
      <item>L.C. SERVIS d.o.o.  Rijeka, OIB 15991801949</item>
    </derivirana_varijabla>
  </DomainObject.Predmet.ProtuStrankaListNazivFormatedOIB>
  <DomainObject.Predmet.OstaliListFormated>
    <izvorni_sadrzaj>
      <item>Marino Vukonić</item>
      <item>GORDANA PADJEN ŠTEFANIĆ</item>
    </izvorni_sadrzaj>
    <derivirana_varijabla naziv="DomainObject.Predmet.OstaliListFormated_1">
      <item>Marino Vukonić</item>
      <item>GORDANA PADJEN ŠTEFANIĆ</item>
    </derivirana_varijabla>
  </DomainObject.Predmet.OstaliListFormated>
  <DomainObject.Predmet.OstaliListFormatedOIB>
    <izvorni_sadrzaj>
      <item>Marino Vukonić, OIB 08764199104</item>
      <item>GORDANA PADJEN ŠTEFANIĆ, OIB 18837874897</item>
    </izvorni_sadrzaj>
    <derivirana_varijabla naziv="DomainObject.Predmet.OstaliListFormatedOIB_1">
      <item>Marino Vukonić, OIB 08764199104</item>
      <item>GORDANA PADJEN ŠTEFANIĆ, OIB 18837874897</item>
    </derivirana_varijabla>
  </DomainObject.Predmet.OstaliListFormatedOIB>
  <DomainObject.Predmet.OstaliListFormatedWithAdress>
    <izvorni_sadrzaj>
      <item>Marino Vukonić, Omladinska 9, 51000 Rijeka</item>
      <item>GORDANA PADJEN ŠTEFANIĆ, CIOTTINA 20, 51000 Rijeka</item>
    </izvorni_sadrzaj>
    <derivirana_varijabla naziv="DomainObject.Predmet.OstaliListFormatedWithAdress_1">
      <item>Marino Vukonić, Omladinska 9, 51000 Rijeka</item>
      <item>GORDANA PADJEN ŠTEFANIĆ, CIOTTINA 20, 51000 Rijeka</item>
    </derivirana_varijabla>
  </DomainObject.Predmet.OstaliListFormatedWithAdress>
  <DomainObject.Predmet.OstaliListFormatedWithAdressOIB>
    <izvorni_sadrzaj>
      <item>Marino Vukonić, OIB 08764199104, Omladinska 9, 51000 Rijeka</item>
      <item>GORDANA PADJEN ŠTEFANIĆ, OIB 18837874897, CIOTTINA 20, 51000 Rijeka</item>
    </izvorni_sadrzaj>
    <derivirana_varijabla naziv="DomainObject.Predmet.OstaliListFormatedWithAdressOIB_1">
      <item>Marino Vukonić, OIB 08764199104, Omladinska 9, 51000 Rijeka</item>
      <item>GORDANA PADJEN ŠTEFANIĆ, OIB 18837874897, CIOTTINA 20, 51000 Rijeka</item>
    </derivirana_varijabla>
  </DomainObject.Predmet.OstaliListFormatedWithAdressOIB>
  <DomainObject.Predmet.OstaliListNazivFormated>
    <izvorni_sadrzaj>
      <item>Marino Vukonić</item>
      <item>GORDANA PADJEN ŠTEFANIĆ</item>
    </izvorni_sadrzaj>
    <derivirana_varijabla naziv="DomainObject.Predmet.OstaliListNazivFormated_1">
      <item>Marino Vukonić</item>
      <item>GORDANA PADJEN ŠTEFANIĆ</item>
    </derivirana_varijabla>
  </DomainObject.Predmet.OstaliListNazivFormated>
  <DomainObject.Predmet.OstaliListNazivFormatedOIB>
    <izvorni_sadrzaj>
      <item>Marino Vukonić, OIB 08764199104</item>
      <item>GORDANA PADJEN ŠTEFANIĆ, OIB 18837874897</item>
    </izvorni_sadrzaj>
    <derivirana_varijabla naziv="DomainObject.Predmet.OstaliListNazivFormatedOIB_1">
      <item>Marino Vukonić, OIB 08764199104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St-75/2013-28</izvorni_sadrzaj>
    <derivirana_varijabla naziv="DomainObject.PoslovniBrojDokumenta_1">St-75/2013-28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L.C. SERVIS d.o.o.  Rijeka</izvorni_sadrzaj>
    <derivirana_varijabla naziv="DomainObject.Predmet.ProtustrankaIDrugi_1">L.C. SERVIS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L.C. SERVIS d.o.o.  Rijeka, OIB 15991801949, Omladinska 9, 51 000 Rijeka</izvorni_sadrzaj>
    <derivirana_varijabla naziv="DomainObject.Predmet.ProtustrankaIDrugiAdressOIB_1">L.C. SERVIS d.o.o.  Rijeka, OIB 15991801949, Omladinska 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St-75/2013-20</izvorni_sadrzaj>
    <derivirana_varijabla naziv="DomainObject.Predmet.OdlukaRjesenje.Oznaka_1">St-75/2013-20</derivirana_varijabla>
  </DomainObject.Predmet.OdlukaRjesenje.Oznaka>
  <DomainObject.Predmet.SudioniciListNaziv>
    <izvorni_sadrzaj>
      <item>FINA  Rijeka</item>
      <item>L.C. SERVIS d.o.o.  Rijeka</item>
      <item>Marino Vukonić</item>
      <item>GORDANA PADJEN ŠTEFANIĆ</item>
    </izvorni_sadrzaj>
    <derivirana_varijabla naziv="DomainObject.Predmet.SudioniciListNaziv_1">
      <item>FINA  Rijeka</item>
      <item>L.C. SERVIS d.o.o.  Rijeka</item>
      <item>Marino Vukonić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L.C. SERVIS d.o.o.  Rijeka, OIB 15991801949, Omladinska 9,51 000 Rijeka</item>
      <item>Marino Vukonić, OIB 08764199104, Omladinska 9,51000 Rijeka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L.C. SERVIS d.o.o.  Rijeka, OIB 15991801949, Omladinska 9,51 000 Rijeka</item>
      <item>Marino Vukonić, OIB 08764199104, Omladinska 9,51000 Rijeka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15991801949</item>
      <item>, OIB 08764199104</item>
      <item>, OIB 18837874897</item>
    </izvorni_sadrzaj>
    <derivirana_varijabla naziv="DomainObject.Predmet.SudioniciListNazivOIB_1">
      <item>, OIB 85821130368</item>
      <item>, OIB 15991801949</item>
      <item>, OIB 08764199104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189</properties:Words>
  <properties:Characters>944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2015-09-28T09:13:00Z</dcterms:created>
  <dc:creator>skrapic</dc:creator>
  <cp:lastModifiedBy>Sonja Krapić</cp:lastModifiedBy>
  <cp:lastPrinted>2015-05-19T06:37:00Z</cp:lastPrinted>
  <dcterms:modified xmlns:xsi="http://www.w3.org/2001/XMLSchema-instance" xsi:type="dcterms:W3CDTF">2015-09-28T09:17:00Z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St-75/2013-28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