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5f4fa" w14:paraId="585f4fa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131D62">
        <w:t>782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131D62">
        <w:t>KOŽNA ZVIJEZDA j.</w:t>
      </w:r>
      <w:r w:rsidR="001C03CA">
        <w:t>d</w:t>
      </w:r>
      <w:r w:rsidR="001C0917">
        <w:t xml:space="preserve">.o.o. </w:t>
      </w:r>
      <w:r w:rsidR="00B51D17">
        <w:t>za</w:t>
      </w:r>
      <w:r w:rsidR="00584E56">
        <w:t xml:space="preserve"> trgovinu</w:t>
      </w:r>
      <w:r w:rsidR="008213B9">
        <w:t xml:space="preserve"> i </w:t>
      </w:r>
      <w:r w:rsidR="00EB6605">
        <w:t>usluge</w:t>
      </w:r>
      <w:r w:rsidR="00271048">
        <w:t xml:space="preserve">, </w:t>
      </w:r>
      <w:r w:rsidR="004F1200">
        <w:t>Zagreb, Tratinska 75, MBS:080821434</w:t>
      </w:r>
      <w:r w:rsidR="004F22E9">
        <w:t>, OIB:</w:t>
      </w:r>
      <w:r w:rsidR="004F1200">
        <w:t>55134931707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131D62">
        <w:t>782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DF5C60">
        <w:t>1</w:t>
      </w:r>
      <w:r w:rsidRPr="00257DF6">
        <w:t xml:space="preserve">. </w:t>
      </w:r>
      <w:r w:rsidR="00DF5C60">
        <w:t>rujna 2015</w:t>
      </w:r>
      <w:r w:rsidRPr="00257DF6">
        <w:t xml:space="preserve">. godine dužnik u Očevidniku redoslijeda osnova za plaćanje ima evidentirane neizvršene osnove za plaćanje u ukupnom iznosu od </w:t>
      </w:r>
      <w:r w:rsidR="004F1200">
        <w:t>15</w:t>
      </w:r>
      <w:r w:rsidR="00E82CCC">
        <w:t>.</w:t>
      </w:r>
      <w:r w:rsidR="004F1200">
        <w:t>263</w:t>
      </w:r>
      <w:r w:rsidR="00E82CCC">
        <w:t>,</w:t>
      </w:r>
      <w:r w:rsidR="004F1200">
        <w:t>27</w:t>
      </w:r>
      <w:r w:rsidR="001C03CA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4F1200">
        <w:t>Slavko Dokmann</w:t>
      </w:r>
      <w:r w:rsidR="00B51D17">
        <w:t xml:space="preserve"> iz </w:t>
      </w:r>
      <w:r w:rsidR="004F1200">
        <w:t>Zagreb, Kranjčevićeva 21</w:t>
      </w:r>
      <w:r w:rsidR="002646EA">
        <w:t>,</w:t>
      </w:r>
      <w:r w:rsidR="00B51D17">
        <w:t xml:space="preserve"> OIB</w:t>
      </w:r>
      <w:r w:rsidR="004F22E9">
        <w:t>:</w:t>
      </w:r>
      <w:r w:rsidR="004F1200">
        <w:t>88773621398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E82CCC" w:rsidP="00E82CCC" w:rsidR="00257DF6" w:rsidRPr="00257DF6">
      <w:pPr>
        <w:tabs>
          <w:tab w:pos="5380" w:val="left"/>
        </w:tabs>
        <w:jc w:val="both"/>
      </w:pPr>
      <w:r>
        <w:tab/>
      </w: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8213B9">
        <w:t>2</w:t>
      </w:r>
      <w:r w:rsidR="00283052">
        <w:t>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8213B9" w:rsidP="000A3F4D" w:rsidR="00257DF6" w:rsidRPr="00257DF6">
      <w:pPr>
        <w:jc w:val="both"/>
      </w:pPr>
      <w:r>
        <w:t>U Bj.2</w:t>
      </w:r>
      <w:r w:rsidR="00283052">
        <w:t>7</w:t>
      </w:r>
      <w:r w:rsidR="001C0917">
        <w:t>.06</w:t>
      </w:r>
      <w:r w:rsidR="00257DF6">
        <w:t>.201</w:t>
      </w:r>
      <w:r w:rsidR="00BC2963">
        <w:t>6</w:t>
      </w:r>
      <w:r w:rsidR="00257DF6"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6DB" w:rsidR="006736DB">
      <w:r>
        <w:separator/>
      </w:r>
    </w:p>
  </w:endnote>
  <w:endnote w:id="0" w:type="continuationSeparator">
    <w:p w:rsidRDefault="006736DB" w:rsidR="006736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6DB" w:rsidR="006736DB">
      <w:r>
        <w:separator/>
      </w:r>
    </w:p>
  </w:footnote>
  <w:footnote w:id="0" w:type="continuationSeparator">
    <w:p w:rsidRDefault="006736DB" w:rsidR="006736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851C1"/>
    <w:rsid w:val="00094C37"/>
    <w:rsid w:val="000962D9"/>
    <w:rsid w:val="000A3F4D"/>
    <w:rsid w:val="000B75BC"/>
    <w:rsid w:val="000D75B0"/>
    <w:rsid w:val="000E0CF1"/>
    <w:rsid w:val="00114459"/>
    <w:rsid w:val="00131D62"/>
    <w:rsid w:val="0013767E"/>
    <w:rsid w:val="00174AFF"/>
    <w:rsid w:val="00185301"/>
    <w:rsid w:val="00185F6C"/>
    <w:rsid w:val="00190BCD"/>
    <w:rsid w:val="00195756"/>
    <w:rsid w:val="001C03CA"/>
    <w:rsid w:val="001C0917"/>
    <w:rsid w:val="001C43E6"/>
    <w:rsid w:val="001C5DAB"/>
    <w:rsid w:val="001E5E08"/>
    <w:rsid w:val="00203F1A"/>
    <w:rsid w:val="00252B2F"/>
    <w:rsid w:val="00257DF6"/>
    <w:rsid w:val="002646EA"/>
    <w:rsid w:val="00271048"/>
    <w:rsid w:val="00283052"/>
    <w:rsid w:val="002B5CD9"/>
    <w:rsid w:val="002C4144"/>
    <w:rsid w:val="002D0F45"/>
    <w:rsid w:val="002D4544"/>
    <w:rsid w:val="00337E5E"/>
    <w:rsid w:val="0038751B"/>
    <w:rsid w:val="0039456D"/>
    <w:rsid w:val="003A0684"/>
    <w:rsid w:val="003C4BD3"/>
    <w:rsid w:val="003E3990"/>
    <w:rsid w:val="00415E56"/>
    <w:rsid w:val="004226FF"/>
    <w:rsid w:val="0042270C"/>
    <w:rsid w:val="00431D22"/>
    <w:rsid w:val="0044005D"/>
    <w:rsid w:val="00472965"/>
    <w:rsid w:val="00473422"/>
    <w:rsid w:val="004B6D41"/>
    <w:rsid w:val="004F1200"/>
    <w:rsid w:val="004F22E9"/>
    <w:rsid w:val="004F282D"/>
    <w:rsid w:val="0051375E"/>
    <w:rsid w:val="00575C1E"/>
    <w:rsid w:val="00584E56"/>
    <w:rsid w:val="00593EA3"/>
    <w:rsid w:val="005E0B71"/>
    <w:rsid w:val="005E0C82"/>
    <w:rsid w:val="005F4418"/>
    <w:rsid w:val="00606F08"/>
    <w:rsid w:val="00607C6B"/>
    <w:rsid w:val="006118B7"/>
    <w:rsid w:val="00636DF2"/>
    <w:rsid w:val="006736DB"/>
    <w:rsid w:val="006B5E06"/>
    <w:rsid w:val="006F5F8D"/>
    <w:rsid w:val="0071262D"/>
    <w:rsid w:val="00727371"/>
    <w:rsid w:val="00734020"/>
    <w:rsid w:val="00752FA3"/>
    <w:rsid w:val="00774441"/>
    <w:rsid w:val="007A0658"/>
    <w:rsid w:val="007A1DD3"/>
    <w:rsid w:val="007C60A3"/>
    <w:rsid w:val="007D1F01"/>
    <w:rsid w:val="008213B9"/>
    <w:rsid w:val="00831133"/>
    <w:rsid w:val="00872CA9"/>
    <w:rsid w:val="00881BD5"/>
    <w:rsid w:val="00882B10"/>
    <w:rsid w:val="008A492B"/>
    <w:rsid w:val="008A4F37"/>
    <w:rsid w:val="008A524F"/>
    <w:rsid w:val="008B4C8A"/>
    <w:rsid w:val="008B4F1A"/>
    <w:rsid w:val="0091570F"/>
    <w:rsid w:val="0093664C"/>
    <w:rsid w:val="009751CA"/>
    <w:rsid w:val="009A5179"/>
    <w:rsid w:val="009D697C"/>
    <w:rsid w:val="009F6FD9"/>
    <w:rsid w:val="00A12401"/>
    <w:rsid w:val="00A165D2"/>
    <w:rsid w:val="00A40BA6"/>
    <w:rsid w:val="00A70C94"/>
    <w:rsid w:val="00AA287A"/>
    <w:rsid w:val="00AA3486"/>
    <w:rsid w:val="00AD1889"/>
    <w:rsid w:val="00B0176F"/>
    <w:rsid w:val="00B10B58"/>
    <w:rsid w:val="00B12ACA"/>
    <w:rsid w:val="00B253F8"/>
    <w:rsid w:val="00B42E58"/>
    <w:rsid w:val="00B51D17"/>
    <w:rsid w:val="00BA56A1"/>
    <w:rsid w:val="00BC2963"/>
    <w:rsid w:val="00BE13AF"/>
    <w:rsid w:val="00C009E7"/>
    <w:rsid w:val="00C171B8"/>
    <w:rsid w:val="00C31D03"/>
    <w:rsid w:val="00CE507E"/>
    <w:rsid w:val="00CF4DAC"/>
    <w:rsid w:val="00D1708D"/>
    <w:rsid w:val="00D7685C"/>
    <w:rsid w:val="00DD01C2"/>
    <w:rsid w:val="00DF5C60"/>
    <w:rsid w:val="00E02C40"/>
    <w:rsid w:val="00E1588A"/>
    <w:rsid w:val="00E2385C"/>
    <w:rsid w:val="00E2720F"/>
    <w:rsid w:val="00E65204"/>
    <w:rsid w:val="00E75278"/>
    <w:rsid w:val="00E82CCC"/>
    <w:rsid w:val="00EA51AA"/>
    <w:rsid w:val="00EB01DD"/>
    <w:rsid w:val="00EB6605"/>
    <w:rsid w:val="00F016FE"/>
    <w:rsid w:val="00F143C3"/>
    <w:rsid w:val="00F85C9A"/>
    <w:rsid w:val="00FA13EF"/>
    <w:rsid w:val="00FA4A93"/>
    <w:rsid w:val="00FB6894"/>
    <w:rsid w:val="00FC0C73"/>
    <w:rsid w:val="00FC22F5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9366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66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64C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64C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64C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9366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66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64C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64C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64C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St-782/2016</izvorni_sadrzaj>
    <derivirana_varijabla naziv="DomainObject.Predmet.OznakaBroj_1">St-782/2016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KOŽNA ZVIJEZDA j.d.o.o. za trgovinu i usluge zastupanog po punomoćniku Slavko Dokmann</izvorni_sadrzaj>
    <derivirana_varijabla naziv="DomainObject.Predmet.ProtustrankaFormated_1">  KOŽNA ZVIJEZDA j.d.o.o. za trgovinu i usluge zastupanog po punomoćniku Slavko Dokmann</derivirana_varijabla>
  </DomainObject.Predmet.ProtustrankaFormated>
  <DomainObject.Predmet.ProtustrankaFormatedOIB>
    <izvorni_sadrzaj>  KOŽNA ZVIJEZDA j.d.o.o. za trgovinu i usluge, OIB 55134931707 zastupanog po punomoćniku Slavko Dokmann</izvorni_sadrzaj>
    <derivirana_varijabla naziv="DomainObject.Predmet.ProtustrankaFormatedOIB_1">  KOŽNA ZVIJEZDA j.d.o.o. za trgovinu i usluge, OIB 55134931707 zastupanog po punomoćniku Slavko Dokmann</derivirana_varijabla>
  </DomainObject.Predmet.ProtustrankaFormatedOIB>
  <DomainObject.Predmet.ProtustrankaFormatedWithAdress>
    <izvorni_sadrzaj> KOŽNA ZVIJEZDA j.d.o.o. za trgovinu i usluge, Tratinska 75, 10000 Zagreb zastupanog po punomoćniku Slavko Dokmann</izvorni_sadrzaj>
    <derivirana_varijabla naziv="DomainObject.Predmet.ProtustrankaFormatedWithAdress_1"> KOŽNA ZVIJEZDA j.d.o.o. za trgovinu i usluge, Tratinska 75, 10000 Zagreb zastupanog po punomoćniku Slavko Dokmann</derivirana_varijabla>
  </DomainObject.Predmet.ProtustrankaFormatedWithAdress>
  <DomainObject.Predmet.ProtustrankaFormatedWithAdressOIB>
    <izvorni_sadrzaj> KOŽNA ZVIJEZDA j.d.o.o. za trgovinu i usluge, OIB 55134931707, Tratinska 75, 10000 Zagreb zastupanog po punomoćniku Slavko Dokmann</izvorni_sadrzaj>
    <derivirana_varijabla naziv="DomainObject.Predmet.ProtustrankaFormatedWithAdressOIB_1"> KOŽNA ZVIJEZDA j.d.o.o. za trgovinu i usluge, OIB 55134931707, Tratinska 75, 10000 Zagreb zastupanog po punomoćniku Slavko Dokmann</derivirana_varijabla>
  </DomainObject.Predmet.ProtustrankaFormatedWithAdressOIB>
  <DomainObject.Predmet.ProtustrankaWithAdress>
    <izvorni_sadrzaj>KOŽNA ZVIJEZDA j.d.o.o. za trgovinu i usluge Tratinska 75, 10000 Zagreb</izvorni_sadrzaj>
    <derivirana_varijabla naziv="DomainObject.Predmet.ProtustrankaWithAdress_1">KOŽNA ZVIJEZDA j.d.o.o. za trgovinu i usluge Tratinska 75, 10000 Zagreb</derivirana_varijabla>
  </DomainObject.Predmet.ProtustrankaWithAdress>
  <DomainObject.Predmet.ProtustrankaWithAdressOIB>
    <izvorni_sadrzaj>KOŽNA ZVIJEZDA j.d.o.o. za trgovinu i usluge, OIB 55134931707, Tratinska 75, 10000 Zagreb</izvorni_sadrzaj>
    <derivirana_varijabla naziv="DomainObject.Predmet.ProtustrankaWithAdressOIB_1">KOŽNA ZVIJEZDA j.d.o.o. za trgovinu i usluge, OIB 55134931707, Tratinska 75, 10000 Zagreb</derivirana_varijabla>
  </DomainObject.Predmet.ProtustrankaWithAdressOIB>
  <DomainObject.Predmet.ProtustrankaNazivFormated>
    <izvorni_sadrzaj>KOŽNA ZVIJEZDA j.d.o.o. za trgovinu i usluge</izvorni_sadrzaj>
    <derivirana_varijabla naziv="DomainObject.Predmet.ProtustrankaNazivFormated_1">KOŽNA ZVIJEZDA j.d.o.o. za trgovinu i usluge</derivirana_varijabla>
  </DomainObject.Predmet.ProtustrankaNazivFormated>
  <DomainObject.Predmet.ProtustrankaNazivFormatedOIB>
    <izvorni_sadrzaj>KOŽNA ZVIJEZDA j.d.o.o. za trgovinu i usluge, OIB 55134931707</izvorni_sadrzaj>
    <derivirana_varijabla naziv="DomainObject.Predmet.ProtustrankaNazivFormatedOIB_1">KOŽNA ZVIJEZDA j.d.o.o. za trgovinu i usluge, OIB 55134931707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KOŽNA ZVIJEZDA j.d.o.o. za trgovinu i usluge zastupanog po punomoćniku Slavko Dokmann</item>
    </izvorni_sadrzaj>
    <derivirana_varijabla naziv="DomainObject.Predmet.ProtuStrankaListFormated_1">
      <item>KOŽNA ZVIJEZDA j.d.o.o. za trgovinu i usluge zastupanog po punomoćniku Slavko Dokmann</item>
    </derivirana_varijabla>
  </DomainObject.Predmet.ProtuStrankaListFormated>
  <DomainObject.Predmet.ProtuStrankaListFormatedOIB>
    <izvorni_sadrzaj>
      <item>KOŽNA ZVIJEZDA j.d.o.o. za trgovinu i usluge, OIB 55134931707 zastupanog po punomoćniku Slavko Dokmann</item>
    </izvorni_sadrzaj>
    <derivirana_varijabla naziv="DomainObject.Predmet.ProtuStrankaListFormatedOIB_1">
      <item>KOŽNA ZVIJEZDA j.d.o.o. za trgovinu i usluge, OIB 55134931707 zastupanog po punomoćniku Slavko Dokmann</item>
    </derivirana_varijabla>
  </DomainObject.Predmet.ProtuStrankaListFormatedOIB>
  <DomainObject.Predmet.ProtuStrankaListFormatedWithAdress>
    <izvorni_sadrzaj>
      <item>KOŽNA ZVIJEZDA j.d.o.o. za trgovinu i usluge, Tratinska 75, 10000 Zagreb zastupanog po punomoćniku Slavko Dokmann</item>
    </izvorni_sadrzaj>
    <derivirana_varijabla naziv="DomainObject.Predmet.ProtuStrankaListFormatedWithAdress_1">
      <item>KOŽNA ZVIJEZDA j.d.o.o. za trgovinu i usluge, Tratinska 75, 10000 Zagreb zastupanog po punomoćniku Slavko Dokmann</item>
    </derivirana_varijabla>
  </DomainObject.Predmet.ProtuStrankaListFormatedWithAdress>
  <DomainObject.Predmet.ProtuStrankaListFormatedWithAdressOIB>
    <izvorni_sadrzaj>
      <item>KOŽNA ZVIJEZDA j.d.o.o. za trgovinu i usluge, OIB 55134931707, Tratinska 75, 10000 Zagreb zastupanog po punomoćniku Slavko Dokmann</item>
    </izvorni_sadrzaj>
    <derivirana_varijabla naziv="DomainObject.Predmet.ProtuStrankaListFormatedWithAdressOIB_1">
      <item>KOŽNA ZVIJEZDA j.d.o.o. za trgovinu i usluge, OIB 55134931707, Tratinska 75, 10000 Zagreb zastupanog po punomoćniku Slavko Dokmann</item>
    </derivirana_varijabla>
  </DomainObject.Predmet.ProtuStrankaListFormatedWithAdressOIB>
  <DomainObject.Predmet.ProtuStrankaListNazivFormated>
    <izvorni_sadrzaj>
      <item>KOŽNA ZVIJEZDA j.d.o.o. za trgovinu i usluge</item>
    </izvorni_sadrzaj>
    <derivirana_varijabla naziv="DomainObject.Predmet.ProtuStrankaListNazivFormated_1">
      <item>KOŽNA ZVIJEZDA j.d.o.o. za trgovinu i usluge</item>
    </derivirana_varijabla>
  </DomainObject.Predmet.ProtuStrankaListNazivFormated>
  <DomainObject.Predmet.ProtuStrankaListNazivFormatedOIB>
    <izvorni_sadrzaj>
      <item>KOŽNA ZVIJEZDA j.d.o.o. za trgovinu i usluge, OIB 55134931707</item>
    </izvorni_sadrzaj>
    <derivirana_varijabla naziv="DomainObject.Predmet.ProtuStrankaListNazivFormatedOIB_1">
      <item>KOŽNA ZVIJEZDA j.d.o.o. za trgovinu i usluge, OIB 55134931707</item>
    </derivirana_varijabla>
  </DomainObject.Predmet.ProtuStrankaListNazivFormatedOIB>
  <DomainObject.Predmet.OstaliListFormated>
    <izvorni_sadrzaj>
      <item>Slavko Dokmann punomoćnik sudionika u postupku KOŽNA ZVIJEZDA j.d.o.o. za trgovinu i usluge</item>
    </izvorni_sadrzaj>
    <derivirana_varijabla naziv="DomainObject.Predmet.OstaliListFormated_1">
      <item>Slavko Dokmann punomoćnik sudionika u postupku KOŽNA ZVIJEZDA j.d.o.o. za trgovinu i usluge</item>
    </derivirana_varijabla>
  </DomainObject.Predmet.OstaliListFormated>
  <DomainObject.Predmet.OstaliListFormatedOIB>
    <izvorni_sadrzaj>
      <item>Slavko Dokmann, OIB 88773621398 punomoćnik sudionika u postupku KOŽNA ZVIJEZDA j.d.o.o. za trgovinu i usluge</item>
    </izvorni_sadrzaj>
    <derivirana_varijabla naziv="DomainObject.Predmet.OstaliListFormatedOIB_1">
      <item>Slavko Dokmann, OIB 88773621398 punomoćnik sudionika u postupku KOŽNA ZVIJEZDA j.d.o.o. za trgovinu i usluge</item>
    </derivirana_varijabla>
  </DomainObject.Predmet.OstaliListFormatedOIB>
  <DomainObject.Predmet.OstaliListFormatedWithAdress>
    <izvorni_sadrzaj>
      <item>Slavko Dokmann, Kranjčevićeva 21, 10000 Zagreb punomoćnik sudionika u postupku KOŽNA ZVIJEZDA j.d.o.o. za trgovinu i usluge</item>
    </izvorni_sadrzaj>
    <derivirana_varijabla naziv="DomainObject.Predmet.OstaliListFormatedWithAdress_1">
      <item>Slavko Dokmann, Kranjčevićeva 21, 10000 Zagreb punomoćnik sudionika u postupku KOŽNA ZVIJEZDA j.d.o.o. za trgovinu i usluge</item>
    </derivirana_varijabla>
  </DomainObject.Predmet.OstaliListFormatedWithAdress>
  <DomainObject.Predmet.OstaliListFormatedWithAdressOIB>
    <izvorni_sadrzaj>
      <item>Slavko Dokmann, OIB 88773621398, Kranjčevićeva 21, 10000 Zagreb punomoćnik sudionika u postupku KOŽNA ZVIJEZDA j.d.o.o. za trgovinu i usluge</item>
    </izvorni_sadrzaj>
    <derivirana_varijabla naziv="DomainObject.Predmet.OstaliListFormatedWithAdressOIB_1">
      <item>Slavko Dokmann, OIB 88773621398, Kranjčevićeva 21, 10000 Zagreb punomoćnik sudionika u postupku KOŽNA ZVIJEZDA j.d.o.o. za trgovinu i usluge</item>
    </derivirana_varijabla>
  </DomainObject.Predmet.OstaliListFormatedWithAdressOIB>
  <DomainObject.Predmet.OstaliListNazivFormated>
    <izvorni_sadrzaj>
      <item>Slavko Dokmann</item>
    </izvorni_sadrzaj>
    <derivirana_varijabla naziv="DomainObject.Predmet.OstaliListNazivFormated_1">
      <item>Slavko Dokmann</item>
    </derivirana_varijabla>
  </DomainObject.Predmet.OstaliListNazivFormated>
  <DomainObject.Predmet.OstaliListNazivFormatedOIB>
    <izvorni_sadrzaj>
      <item>Slavko Dokmann, OIB 88773621398</item>
    </izvorni_sadrzaj>
    <derivirana_varijabla naziv="DomainObject.Predmet.OstaliListNazivFormatedOIB_1">
      <item>Slavko Dokmann, OIB 88773621398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KOŽNA ZVIJEZDA j.d.o.o. za trgovinu i usluge</izvorni_sadrzaj>
    <derivirana_varijabla naziv="DomainObject.Predmet.ProtustrankaIDrugi_1">KOŽNA ZVIJEZDA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KOŽNA ZVIJEZDA j.d.o.o. za trgovinu i usluge, OIB 55134931707, Tratinska 75, 10000 Zagreb</izvorni_sadrzaj>
    <derivirana_varijabla naziv="DomainObject.Predmet.ProtustrankaIDrugiAdressOIB_1">KOŽNA ZVIJEZDA j.d.o.o. za trgovinu i usluge, OIB 55134931707, Tratinska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KOŽNA ZVIJEZDA j.d.o.o. za trgovinu i usluge</item>
      <item>FINA Regionalni centar Zagreb</item>
      <item>Slavko Dokmann</item>
    </izvorni_sadrzaj>
    <derivirana_varijabla naziv="DomainObject.Predmet.SudioniciListNaziv_1">
      <item>KOŽNA ZVIJEZDA j.d.o.o. za trgovinu i usluge</item>
      <item>FINA Regionalni centar Zagreb</item>
      <item>Slavko Dokmann</item>
    </derivirana_varijabla>
  </DomainObject.Predmet.SudioniciListNaziv>
  <DomainObject.Predmet.SudioniciListAdressOIB>
    <izvorni_sadrzaj>
      <item>KOŽNA ZVIJEZDA j.d.o.o. za trgovinu i usluge, OIB 55134931707, Tratinska 75,10000 Zagreb</item>
      <item>FINA Regionalni centar Zagreb, OIB 85821130368, Trg svibanjskih žrtava 1995. br. 1,10000 Zagreb</item>
      <item>Slavko Dokmann, OIB 88773621398, Kranjčevićeva 21,10000 Zagreb</item>
    </izvorni_sadrzaj>
    <derivirana_varijabla naziv="DomainObject.Predmet.SudioniciListAdressOIB_1">
      <item>KOŽNA ZVIJEZDA j.d.o.o. za trgovinu i usluge, OIB 55134931707, Tratinska 75,10000 Zagreb</item>
      <item>FINA Regionalni centar Zagreb, OIB 85821130368, Trg svibanjskih žrtava 1995. br. 1,10000 Zagreb</item>
      <item>Slavko Dokmann, OIB 88773621398, Kranjčevićeva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55134931707</item>
      <item>, OIB 85821130368</item>
      <item>, OIB 88773621398</item>
    </izvorni_sadrzaj>
    <derivirana_varijabla naziv="DomainObject.Predmet.SudioniciListNazivOIB_1">
      <item>, OIB 55134931707</item>
      <item>, OIB 85821130368</item>
      <item>, OIB 88773621398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301</properties:Words>
  <properties:Characters>1723</properties:Characters>
  <properties:Lines>51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2016-06-23T10:56:00Z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2016-06-27T07:27:00Z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