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64dc" w14:paraId="e9564dc" w:rsidRDefault="00420C17" w:rsidP="00420C17" w:rsidR="00420C17" w:rsidRPr="000D25B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C879E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420C17" w:rsidP="00420C17" w:rsidR="00420C17" w:rsidRPr="000D25B0">
      <w:pPr>
        <w:jc w:val="both"/>
      </w:pPr>
      <w:r w:rsidRPr="000D25B0">
        <w:t xml:space="preserve">       REPUBLIKA HRVATSKA</w:t>
      </w:r>
    </w:p>
    <w:p w:rsidRDefault="00420C17" w:rsidP="00420C17" w:rsidR="00420C17" w:rsidRPr="000D25B0">
      <w:pPr>
        <w:jc w:val="both"/>
      </w:pPr>
      <w:r w:rsidRPr="000D25B0">
        <w:t>TRGOVAČKI SUD U VARAŽDINU</w:t>
      </w:r>
    </w:p>
    <w:p w:rsidRDefault="00420C17" w:rsidP="00420C17" w:rsidR="008A4F11" w:rsidRPr="00420C17">
      <w:pPr>
        <w:rPr>
          <w:bCs/>
        </w:rPr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</w:p>
    <w:p w:rsidRDefault="00A153FF" w:rsidR="007354D4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</w:p>
    <w:p w:rsidRDefault="007354D4" w:rsidP="007354D4" w:rsidR="008B2B3D">
      <w:pPr>
        <w:pStyle w:val="Zaglavlje"/>
        <w:tabs>
          <w:tab w:pos="4536" w:val="clear"/>
          <w:tab w:pos="9072" w:val="clear"/>
        </w:tabs>
        <w:jc w:val="center"/>
      </w:pPr>
      <w:r>
        <w:t xml:space="preserve">R E P U B L I K A    H R V A T S K  A </w:t>
      </w: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8B2B3D" w:rsidR="008B2B3D" w:rsidRPr="007354D4">
      <w:pPr>
        <w:pStyle w:val="Naslov2"/>
        <w:rPr>
          <w:b w:val="false"/>
        </w:rPr>
      </w:pPr>
      <w:r w:rsidRPr="007354D4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8B2B3D" w:rsidR="008B2B3D">
      <w:pPr>
        <w:rPr>
          <w:b/>
          <w:bCs/>
        </w:rPr>
      </w:pPr>
    </w:p>
    <w:p w:rsidRDefault="001E1960" w:rsidP="00420C17" w:rsidR="00A153FF">
      <w:pPr>
        <w:ind w:firstLine="708"/>
        <w:jc w:val="both"/>
      </w:pPr>
      <w:r>
        <w:t xml:space="preserve">Trgovački sud u </w:t>
      </w:r>
      <w:r w:rsidR="00A153FF">
        <w:t xml:space="preserve">Varaždinu, po sucu toga suda Kseniji Flack-Makitan, </w:t>
      </w:r>
      <w:r>
        <w:t xml:space="preserve">kao </w:t>
      </w:r>
      <w:r w:rsidR="00C02122">
        <w:t>sucu pojedincu,</w:t>
      </w:r>
      <w:r>
        <w:t xml:space="preserve"> povodom prijedloga </w:t>
      </w:r>
      <w:r w:rsidR="00C46F2B">
        <w:t>predlagatelja</w:t>
      </w:r>
      <w:r w:rsidR="0062199C">
        <w:t xml:space="preserve"> Biserke Horvat, direktorice dužnika za sklapanje skraćenog postupka predstečajne nagodbe nad dužnikom </w:t>
      </w:r>
      <w:r w:rsidR="00420C17">
        <w:t>HORVAT d.o.o., Ludbreška bb, Donji Kraljevec, OIB: 84751919984,</w:t>
      </w:r>
      <w:r w:rsidR="00632FD0">
        <w:t xml:space="preserve"> </w:t>
      </w:r>
      <w:r w:rsidR="00420C17">
        <w:t>4. siječnja 2016.</w:t>
      </w:r>
    </w:p>
    <w:p w:rsidRDefault="0062199C" w:rsidP="00420C17" w:rsidR="0062199C">
      <w:pPr>
        <w:ind w:firstLine="708"/>
        <w:jc w:val="both"/>
        <w:rPr>
          <w:b/>
          <w:bCs/>
        </w:rPr>
      </w:pPr>
    </w:p>
    <w:p w:rsidRDefault="008B2B3D" w:rsidR="008B2B3D" w:rsidRPr="007354D4">
      <w:pPr>
        <w:jc w:val="center"/>
        <w:rPr>
          <w:bCs/>
        </w:rPr>
      </w:pPr>
      <w:r w:rsidRPr="007354D4">
        <w:rPr>
          <w:bCs/>
        </w:rPr>
        <w:t xml:space="preserve">r i j e š i o </w:t>
      </w:r>
      <w:r w:rsidR="00A153FF" w:rsidRPr="007354D4">
        <w:rPr>
          <w:bCs/>
        </w:rPr>
        <w:t xml:space="preserve"> </w:t>
      </w:r>
      <w:r w:rsidRPr="007354D4">
        <w:rPr>
          <w:bCs/>
        </w:rPr>
        <w:t xml:space="preserve"> j e</w:t>
      </w:r>
    </w:p>
    <w:p w:rsidRDefault="00DE4372" w:rsidP="0006190F" w:rsidR="00DE4372">
      <w:pPr>
        <w:rPr>
          <w:b/>
          <w:bCs/>
        </w:rPr>
      </w:pPr>
    </w:p>
    <w:p w:rsidRDefault="00A153FF" w:rsidP="00C46F2B" w:rsidR="00F709C5">
      <w:pPr>
        <w:numPr>
          <w:ilvl w:val="0"/>
          <w:numId w:val="1"/>
        </w:numPr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</w:t>
      </w:r>
      <w:r w:rsidR="00420C17">
        <w:t xml:space="preserve">(Narodne novine broj 108/12, </w:t>
      </w:r>
      <w:r w:rsidR="00420C17">
        <w:rPr>
          <w:color w:val="000000"/>
        </w:rPr>
        <w:t>144/12, 81/13 i 113/13</w:t>
      </w:r>
      <w:r w:rsidR="00420C17">
        <w:t xml:space="preserve">) </w:t>
      </w:r>
      <w:r>
        <w:t>o</w:t>
      </w:r>
      <w:r w:rsidR="006624EE">
        <w:t>dređuj</w:t>
      </w:r>
      <w:r w:rsidR="008B2B3D">
        <w:t xml:space="preserve">e se ročište </w:t>
      </w:r>
      <w:r w:rsidR="006E6893">
        <w:t xml:space="preserve">radi </w:t>
      </w:r>
      <w:r w:rsidR="006624EE">
        <w:t>sklapanja</w:t>
      </w:r>
      <w:r w:rsidR="00420C17">
        <w:t xml:space="preserve"> skraćenog postupka</w:t>
      </w:r>
      <w:r w:rsidR="006624EE">
        <w:t xml:space="preserve"> predstečajne nagodbe</w:t>
      </w:r>
      <w:r w:rsidR="006E6893">
        <w:t xml:space="preserve"> nad dužnikom:</w:t>
      </w:r>
      <w:r w:rsidR="00420C17">
        <w:t xml:space="preserve"> HORVAT d.o.o., Ludbreška bb, Donji Kraljevec, OIB: 84751919984</w:t>
      </w:r>
      <w:r w:rsidR="00586878" w:rsidRPr="00C46F2B">
        <w:rPr>
          <w:b/>
          <w:bCs/>
        </w:rPr>
        <w:t>,</w:t>
      </w:r>
      <w:r w:rsidR="00D42E63" w:rsidRPr="00C46F2B">
        <w:rPr>
          <w:b/>
        </w:rPr>
        <w:t xml:space="preserve"> </w:t>
      </w:r>
      <w:r w:rsidR="009624C5">
        <w:t>za</w:t>
      </w:r>
    </w:p>
    <w:p w:rsidRDefault="008B2B3D" w:rsidR="008B2B3D">
      <w:pPr>
        <w:jc w:val="both"/>
      </w:pPr>
    </w:p>
    <w:p w:rsidRDefault="00420C17" w:rsidP="00420C17" w:rsidR="008B2B3D">
      <w:pPr>
        <w:numPr>
          <w:ilvl w:val="0"/>
          <w:numId w:val="1"/>
        </w:numPr>
        <w:jc w:val="center"/>
        <w:rPr>
          <w:b/>
          <w:bCs/>
          <w:u w:val="single"/>
        </w:rPr>
      </w:pPr>
      <w:r>
        <w:rPr>
          <w:b/>
          <w:bCs/>
          <w:u w:val="single"/>
        </w:rPr>
        <w:t>veljače 2016</w:t>
      </w:r>
      <w:r w:rsidR="008B2B3D">
        <w:rPr>
          <w:b/>
          <w:bCs/>
          <w:u w:val="single"/>
        </w:rPr>
        <w:t>. godine u</w:t>
      </w:r>
      <w:r w:rsidR="008A4F11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12,00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 prostorijama Trgovačkog suda u </w:t>
      </w:r>
      <w:r w:rsidR="00A153FF">
        <w:rPr>
          <w:b/>
          <w:bCs/>
          <w:u w:val="single"/>
        </w:rPr>
        <w:t>Varaždinu</w:t>
      </w:r>
      <w:r>
        <w:rPr>
          <w:b/>
          <w:bCs/>
          <w:u w:val="single"/>
        </w:rPr>
        <w:t>,</w:t>
      </w:r>
    </w:p>
    <w:p w:rsidRDefault="00A153FF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</w:t>
      </w:r>
      <w:r w:rsidR="008B2B3D">
        <w:rPr>
          <w:b/>
          <w:bCs/>
          <w:u w:val="single"/>
        </w:rPr>
        <w:t xml:space="preserve">, soba broj </w:t>
      </w:r>
      <w:r>
        <w:rPr>
          <w:b/>
          <w:bCs/>
          <w:u w:val="single"/>
        </w:rPr>
        <w:t>232/II</w:t>
      </w:r>
      <w:r w:rsidR="008B2B3D">
        <w:rPr>
          <w:b/>
          <w:bCs/>
          <w:u w:val="single"/>
        </w:rPr>
        <w:t>.</w:t>
      </w:r>
    </w:p>
    <w:p w:rsidRDefault="00790FC5" w:rsidP="00790FC5" w:rsidR="00790FC5">
      <w:pPr>
        <w:ind w:left="1065"/>
        <w:jc w:val="both"/>
      </w:pPr>
    </w:p>
    <w:p w:rsidRDefault="008B2B3D" w:rsidP="006624EE" w:rsidR="0006190F">
      <w:pPr>
        <w:numPr>
          <w:ilvl w:val="0"/>
          <w:numId w:val="1"/>
        </w:numPr>
        <w:jc w:val="both"/>
      </w:pPr>
      <w:r>
        <w:t xml:space="preserve">Na ročište se dostavom ovoga rješenja </w:t>
      </w:r>
      <w:r w:rsidR="0062199C">
        <w:t>smatraju pozvani</w:t>
      </w:r>
      <w:r>
        <w:t>:</w:t>
      </w:r>
    </w:p>
    <w:p w:rsidRDefault="006624EE" w:rsidP="006624EE" w:rsidR="006624EE">
      <w:pPr>
        <w:ind w:left="1425"/>
        <w:jc w:val="both"/>
      </w:pPr>
    </w:p>
    <w:p w:rsidRDefault="00632FD0" w:rsidP="00C46F2B" w:rsidR="0091128C">
      <w:pPr>
        <w:numPr>
          <w:ilvl w:val="1"/>
          <w:numId w:val="1"/>
        </w:numPr>
        <w:jc w:val="both"/>
      </w:pPr>
      <w:r>
        <w:t>Dužnik,</w:t>
      </w:r>
      <w:r w:rsidR="00420C17">
        <w:t xml:space="preserve"> HORVAT d.o.o., Ludbreška bb, Donji Kraljevec,</w:t>
      </w:r>
    </w:p>
    <w:p w:rsidRDefault="00420C17" w:rsidP="00C46F2B" w:rsidR="00420C17" w:rsidRPr="00CD62E4">
      <w:pPr>
        <w:numPr>
          <w:ilvl w:val="1"/>
          <w:numId w:val="1"/>
        </w:numPr>
        <w:jc w:val="both"/>
      </w:pPr>
      <w:r>
        <w:t>Direktorica dužnika Biserka Horvat, Donji Kraljevec, Gornji kraj 49.</w:t>
      </w:r>
    </w:p>
    <w:p w:rsidRDefault="00FB2FBC" w:rsidP="00FB2FBC" w:rsidR="00FB2FBC" w:rsidRPr="00CD62E4">
      <w:pPr>
        <w:jc w:val="both"/>
      </w:pPr>
    </w:p>
    <w:p w:rsidRDefault="00FB2FBC" w:rsidP="00FB2FBC" w:rsidR="00FB2FBC">
      <w:pPr>
        <w:numPr>
          <w:ilvl w:val="0"/>
          <w:numId w:val="1"/>
        </w:numPr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632FD0" w:rsidP="00C46F2B" w:rsidR="00632FD0">
      <w:pPr>
        <w:numPr>
          <w:ilvl w:val="0"/>
          <w:numId w:val="1"/>
        </w:numPr>
        <w:jc w:val="both"/>
      </w:pPr>
      <w:r>
        <w:t>Nalaže se dužniku</w:t>
      </w:r>
      <w:r w:rsidR="00C46F2B">
        <w:t xml:space="preserve"> </w:t>
      </w:r>
      <w:r w:rsidR="00420C17">
        <w:t>HORVAT d.o.o., Ludbreška bb, Donji Kraljevec, OIB: 84751919984</w:t>
      </w:r>
      <w:r>
        <w:t xml:space="preserve">, da na e-mail adresu </w:t>
      </w:r>
      <w:hyperlink r:id="rId10" w:history="true">
        <w:r w:rsidRPr="00DA4BA2">
          <w:rPr>
            <w:rStyle w:val="Hiperveza"/>
          </w:rPr>
          <w:t>lea.rogina@tsvz.pravosudje.hr</w:t>
        </w:r>
      </w:hyperlink>
      <w:r>
        <w:t xml:space="preserve"> dostavi tablicu ili popis vjerovnika sa iznosima tražbina koji su predmet predstečajne nagodbe sa OIB-om i točnom adresom, odnosno sjedištem svakog vjerovnika, s time da tablica treba biti sačinjena u programu Word.</w:t>
      </w:r>
    </w:p>
    <w:p w:rsidRDefault="006E6893" w:rsidP="006E6893" w:rsidR="006E6893" w:rsidRPr="00D42E63">
      <w:pPr>
        <w:ind w:left="1620"/>
        <w:jc w:val="both"/>
      </w:pPr>
    </w:p>
    <w:p w:rsidRDefault="00A153FF" w:rsidP="00632FD0" w:rsidR="006624EE" w:rsidRPr="00632FD0">
      <w:pPr>
        <w:pStyle w:val="Naslov3"/>
        <w:rPr>
          <w:b w:val="false"/>
        </w:rPr>
      </w:pPr>
      <w:r w:rsidRPr="007354D4">
        <w:rPr>
          <w:b w:val="false"/>
        </w:rPr>
        <w:t xml:space="preserve">U Varaždinu, </w:t>
      </w:r>
      <w:r w:rsidR="00420C17">
        <w:rPr>
          <w:b w:val="false"/>
        </w:rPr>
        <w:t>4. siječnja 2016</w:t>
      </w:r>
      <w:r w:rsidR="00007F7A" w:rsidRPr="007354D4">
        <w:rPr>
          <w:b w:val="false"/>
        </w:rPr>
        <w:t>. go</w:t>
      </w:r>
      <w:r w:rsidR="008B2B3D" w:rsidRPr="007354D4">
        <w:rPr>
          <w:b w:val="false"/>
        </w:rPr>
        <w:t>dine.</w:t>
      </w:r>
    </w:p>
    <w:p w:rsidRDefault="001E33B4" w:rsidP="00632FD0" w:rsidR="00632FD0"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="00A153FF" w:rsidRPr="007354D4">
        <w:rPr>
          <w:bCs/>
        </w:rPr>
        <w:tab/>
      </w:r>
      <w:r w:rsidR="00A153FF" w:rsidRPr="007354D4">
        <w:rPr>
          <w:bCs/>
        </w:rPr>
        <w:tab/>
      </w:r>
      <w:r w:rsidR="007354D4">
        <w:rPr>
          <w:bCs/>
        </w:rPr>
        <w:tab/>
      </w:r>
      <w:r w:rsidR="007354D4">
        <w:rPr>
          <w:bCs/>
        </w:rPr>
        <w:tab/>
      </w:r>
    </w:p>
    <w:p w:rsidRDefault="009137D7" w:rsidP="008143C2" w:rsidR="009137D7">
      <w:pPr>
        <w:ind w:firstLine="708" w:left="5664"/>
        <w:jc w:val="both"/>
      </w:pPr>
      <w:r w:rsidRPr="006F44C4">
        <w:t>SUDAC</w:t>
      </w:r>
    </w:p>
    <w:p w:rsidRDefault="00C46F2B" w:rsidP="008143C2" w:rsidR="00C46F2B" w:rsidRPr="006F44C4">
      <w:pPr>
        <w:ind w:firstLine="708" w:left="5664"/>
        <w:jc w:val="both"/>
      </w:pPr>
    </w:p>
    <w:p w:rsidRDefault="009137D7" w:rsidP="008143C2" w:rsidR="009137D7">
      <w:pPr>
        <w:ind w:firstLine="708" w:left="4956"/>
        <w:jc w:val="both"/>
      </w:pPr>
      <w:r w:rsidRPr="006F44C4">
        <w:t>Ksenija Flack-Makitan, v.r.</w:t>
      </w:r>
    </w:p>
    <w:p w:rsidRDefault="00C46F2B" w:rsidP="008143C2" w:rsidR="00C46F2B" w:rsidRPr="006F44C4">
      <w:pPr>
        <w:ind w:firstLine="708" w:left="4956"/>
        <w:jc w:val="both"/>
      </w:pPr>
    </w:p>
    <w:p w:rsidRDefault="009137D7" w:rsidP="009137D7" w:rsidR="009137D7" w:rsidRPr="006F44C4">
      <w:pPr>
        <w:ind w:left="4956"/>
        <w:jc w:val="both"/>
      </w:pPr>
      <w:r w:rsidRPr="006F44C4">
        <w:t>Za točnost otpravka – ovlašteni službenik:</w:t>
      </w:r>
    </w:p>
    <w:p w:rsidRDefault="00632FD0" w:rsidP="00632FD0" w:rsidR="00632FD0"/>
    <w:p w:rsidRDefault="00632FD0" w:rsidP="00632FD0" w:rsidR="00632FD0">
      <w:pPr>
        <w:jc w:val="both"/>
      </w:pPr>
    </w:p>
    <w:p w:rsidRDefault="00632FD0" w:rsidP="00632FD0" w:rsidR="00632FD0">
      <w:pPr>
        <w:ind w:firstLine="708" w:left="4956"/>
        <w:jc w:val="both"/>
      </w:pPr>
    </w:p>
    <w:p w:rsidRDefault="007354D4" w:rsidP="00850E68" w:rsidR="007354D4">
      <w:pPr>
        <w:jc w:val="both"/>
      </w:pPr>
    </w:p>
    <w:p w:rsidRDefault="00420C17" w:rsidP="00850E68" w:rsidR="00420C17">
      <w:pPr>
        <w:jc w:val="both"/>
      </w:pPr>
    </w:p>
    <w:p w:rsidRDefault="00420C17" w:rsidP="00850E68" w:rsidR="00420C17">
      <w:pPr>
        <w:jc w:val="both"/>
      </w:pPr>
    </w:p>
    <w:p w:rsidRDefault="008B2B3D" w:rsidP="007354D4" w:rsidR="008B2B3D" w:rsidRPr="0091128C">
      <w:pPr>
        <w:rPr>
          <w:bCs/>
          <w:sz w:val="20"/>
          <w:szCs w:val="20"/>
        </w:rPr>
      </w:pPr>
      <w:r w:rsidRPr="0091128C">
        <w:rPr>
          <w:bCs/>
          <w:sz w:val="20"/>
          <w:szCs w:val="20"/>
        </w:rPr>
        <w:tab/>
      </w:r>
      <w:r w:rsidRPr="0091128C">
        <w:rPr>
          <w:bCs/>
          <w:sz w:val="20"/>
          <w:szCs w:val="20"/>
        </w:rPr>
        <w:tab/>
      </w:r>
      <w:r w:rsidRPr="0091128C">
        <w:rPr>
          <w:bCs/>
          <w:sz w:val="20"/>
          <w:szCs w:val="20"/>
        </w:rPr>
        <w:tab/>
      </w:r>
    </w:p>
    <w:p w:rsidRDefault="008B2B3D" w:rsidP="008B2B3D" w:rsidR="008B2B3D">
      <w:pPr>
        <w:jc w:val="both"/>
        <w:rPr>
          <w:bCs/>
        </w:rPr>
      </w:pPr>
      <w:r w:rsidRPr="007354D4">
        <w:rPr>
          <w:bCs/>
        </w:rPr>
        <w:t>D N A :</w:t>
      </w:r>
    </w:p>
    <w:p w:rsidRDefault="00632FD0" w:rsidP="008B2B3D" w:rsidR="00632FD0" w:rsidRPr="007354D4">
      <w:pPr>
        <w:jc w:val="both"/>
        <w:rPr>
          <w:bCs/>
        </w:rPr>
      </w:pPr>
    </w:p>
    <w:p w:rsidRDefault="00632FD0" w:rsidP="00C46F2B" w:rsidR="00C46F2B">
      <w:pPr>
        <w:numPr>
          <w:ilvl w:val="0"/>
          <w:numId w:val="2"/>
        </w:numPr>
        <w:jc w:val="both"/>
      </w:pPr>
      <w:r>
        <w:t xml:space="preserve">Dužnik </w:t>
      </w:r>
      <w:r w:rsidR="00420C17">
        <w:t xml:space="preserve">HORVAT d.o.o., Ludbreška bb, Donji Kraljevec, </w:t>
      </w:r>
    </w:p>
    <w:p w:rsidRDefault="00420C17" w:rsidP="00C46F2B" w:rsidR="00420C17">
      <w:pPr>
        <w:numPr>
          <w:ilvl w:val="0"/>
          <w:numId w:val="2"/>
        </w:numPr>
        <w:jc w:val="both"/>
      </w:pPr>
      <w:r>
        <w:t>Direktorica dužnika Biserka Horvat, Donji Kraljevec, Gornji kraj 49,</w:t>
      </w:r>
    </w:p>
    <w:p w:rsidRDefault="00420C17" w:rsidP="00420C17" w:rsidR="00420C17" w:rsidRPr="00CD62E4">
      <w:pPr>
        <w:numPr>
          <w:ilvl w:val="0"/>
          <w:numId w:val="2"/>
        </w:numPr>
        <w:jc w:val="both"/>
      </w:pPr>
      <w:r>
        <w:t>Financijska agencija, Regionalni centar Zagreb, Ulica grada Vukovara 70,</w:t>
      </w:r>
    </w:p>
    <w:p w:rsidRDefault="00420C17" w:rsidP="00420C17" w:rsidR="00420C17">
      <w:pPr>
        <w:numPr>
          <w:ilvl w:val="0"/>
          <w:numId w:val="2"/>
        </w:numPr>
        <w:jc w:val="both"/>
      </w:pPr>
      <w:r>
        <w:t>E-oglasna ploča suda,</w:t>
      </w:r>
    </w:p>
    <w:p w:rsidRDefault="00420C17" w:rsidP="00420C17" w:rsidR="00420C17" w:rsidRPr="00E416E4">
      <w:pPr>
        <w:ind w:left="720"/>
        <w:jc w:val="both"/>
      </w:pPr>
    </w:p>
    <w:p w:rsidRDefault="00C46F2B" w:rsidP="00C46F2B" w:rsidR="00C46F2B" w:rsidRPr="001E33B4">
      <w:pPr>
        <w:ind w:left="720"/>
        <w:jc w:val="both"/>
      </w:pPr>
    </w:p>
    <w:sectPr w:rsidSect="008143C2" w:rsidR="00C46F2B" w:rsidRPr="001E3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902" w:rsidR="00777902">
      <w:r>
        <w:separator/>
      </w:r>
    </w:p>
  </w:endnote>
  <w:endnote w:id="0" w:type="continuationSeparator">
    <w:p w:rsidRDefault="00777902" w:rsidR="0077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902" w:rsidR="00777902">
      <w:r>
        <w:separator/>
      </w:r>
    </w:p>
  </w:footnote>
  <w:footnote w:id="0" w:type="continuationSeparator">
    <w:p w:rsidRDefault="00777902" w:rsidR="00777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632FD0" w:rsidP="00632FD0" w:rsidR="00632FD0">
    <w:pPr>
      <w:pStyle w:val="Zaglavlje"/>
      <w:tabs>
        <w:tab w:pos="4536" w:val="clear"/>
        <w:tab w:pos="9072" w:val="clear"/>
      </w:tabs>
      <w:ind w:left="5664"/>
    </w:pPr>
    <w:r>
      <w:t>Poslovni broj: 5 Stpn-</w:t>
    </w:r>
    <w:r w:rsidR="00420C17">
      <w:t>55/15-3</w:t>
    </w:r>
  </w:p>
  <w:p w:rsidRDefault="00A3454E" w:rsidR="00A3454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FF" w:rsidR="00A153FF">
    <w:pPr>
      <w:pStyle w:val="Zaglavlje"/>
      <w:jc w:val="center"/>
    </w:pPr>
  </w:p>
  <w:p w:rsidRDefault="00A153FF" w:rsidP="00A153FF" w:rsidR="00A153FF">
    <w:pPr>
      <w:pStyle w:val="Zaglavlje"/>
      <w:tabs>
        <w:tab w:pos="4536" w:val="clear"/>
        <w:tab w:pos="9072" w:val="clear"/>
      </w:tabs>
      <w:ind w:left="5664"/>
    </w:pPr>
    <w:r>
      <w:t xml:space="preserve">  </w:t>
    </w:r>
    <w:r w:rsidR="00136234">
      <w:t xml:space="preserve">   </w:t>
    </w:r>
    <w:r w:rsidR="003C6C5E">
      <w:t>Poslovni broj: 5 Stpn-</w:t>
    </w:r>
    <w:r w:rsidR="00420C17">
      <w:t>55/15-3</w:t>
    </w:r>
  </w:p>
  <w:p w:rsidRDefault="00A3454E" w:rsidR="00A345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250C1"/>
    <w:rsid w:val="00026B73"/>
    <w:rsid w:val="00030560"/>
    <w:rsid w:val="00030A61"/>
    <w:rsid w:val="00031789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C6206"/>
    <w:rsid w:val="000D2C84"/>
    <w:rsid w:val="000D39C4"/>
    <w:rsid w:val="000E01D6"/>
    <w:rsid w:val="000E0753"/>
    <w:rsid w:val="000E0CE6"/>
    <w:rsid w:val="000E7F7A"/>
    <w:rsid w:val="000F4372"/>
    <w:rsid w:val="000F469C"/>
    <w:rsid w:val="000F6BB7"/>
    <w:rsid w:val="00112D80"/>
    <w:rsid w:val="00121644"/>
    <w:rsid w:val="00124603"/>
    <w:rsid w:val="00125CC0"/>
    <w:rsid w:val="001264A9"/>
    <w:rsid w:val="00136234"/>
    <w:rsid w:val="00136B9B"/>
    <w:rsid w:val="00142847"/>
    <w:rsid w:val="001621D0"/>
    <w:rsid w:val="00165659"/>
    <w:rsid w:val="00183EED"/>
    <w:rsid w:val="00191C4C"/>
    <w:rsid w:val="00193FD1"/>
    <w:rsid w:val="00197FAA"/>
    <w:rsid w:val="001A1969"/>
    <w:rsid w:val="001B496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2370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4223"/>
    <w:rsid w:val="00365E60"/>
    <w:rsid w:val="003720A9"/>
    <w:rsid w:val="00375040"/>
    <w:rsid w:val="003833FE"/>
    <w:rsid w:val="00395A3B"/>
    <w:rsid w:val="003973B2"/>
    <w:rsid w:val="003A02A8"/>
    <w:rsid w:val="003B3239"/>
    <w:rsid w:val="003B5B54"/>
    <w:rsid w:val="003B7BF4"/>
    <w:rsid w:val="003C6C5E"/>
    <w:rsid w:val="003F7791"/>
    <w:rsid w:val="00404275"/>
    <w:rsid w:val="00404556"/>
    <w:rsid w:val="00405316"/>
    <w:rsid w:val="00413EC5"/>
    <w:rsid w:val="00417E4B"/>
    <w:rsid w:val="00420C17"/>
    <w:rsid w:val="004258FA"/>
    <w:rsid w:val="00452700"/>
    <w:rsid w:val="00461AD4"/>
    <w:rsid w:val="00462159"/>
    <w:rsid w:val="00466F17"/>
    <w:rsid w:val="0046750E"/>
    <w:rsid w:val="00475C27"/>
    <w:rsid w:val="0048132E"/>
    <w:rsid w:val="004B214D"/>
    <w:rsid w:val="004B6588"/>
    <w:rsid w:val="004C396F"/>
    <w:rsid w:val="00501420"/>
    <w:rsid w:val="0050403F"/>
    <w:rsid w:val="00517F9F"/>
    <w:rsid w:val="0052721E"/>
    <w:rsid w:val="00537649"/>
    <w:rsid w:val="005574E8"/>
    <w:rsid w:val="005606B6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0831"/>
    <w:rsid w:val="00614695"/>
    <w:rsid w:val="0062199C"/>
    <w:rsid w:val="00621A87"/>
    <w:rsid w:val="006309A3"/>
    <w:rsid w:val="00632FD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6E7F"/>
    <w:rsid w:val="00670E12"/>
    <w:rsid w:val="00674E0B"/>
    <w:rsid w:val="00685071"/>
    <w:rsid w:val="006A7878"/>
    <w:rsid w:val="006B2EFE"/>
    <w:rsid w:val="006B6F6B"/>
    <w:rsid w:val="006C307D"/>
    <w:rsid w:val="006D3249"/>
    <w:rsid w:val="006E1891"/>
    <w:rsid w:val="006E6893"/>
    <w:rsid w:val="006F3627"/>
    <w:rsid w:val="006F3EA4"/>
    <w:rsid w:val="0071187B"/>
    <w:rsid w:val="0073341A"/>
    <w:rsid w:val="007354D4"/>
    <w:rsid w:val="007569FE"/>
    <w:rsid w:val="00764ED9"/>
    <w:rsid w:val="007674D7"/>
    <w:rsid w:val="00776D20"/>
    <w:rsid w:val="00777902"/>
    <w:rsid w:val="00781C70"/>
    <w:rsid w:val="0078447B"/>
    <w:rsid w:val="00790FC5"/>
    <w:rsid w:val="00792F97"/>
    <w:rsid w:val="007A1530"/>
    <w:rsid w:val="007B5877"/>
    <w:rsid w:val="007C57E0"/>
    <w:rsid w:val="007D0D12"/>
    <w:rsid w:val="007E301B"/>
    <w:rsid w:val="007F0C05"/>
    <w:rsid w:val="007F145B"/>
    <w:rsid w:val="007F6D80"/>
    <w:rsid w:val="008017AD"/>
    <w:rsid w:val="008111DE"/>
    <w:rsid w:val="00812016"/>
    <w:rsid w:val="008143C2"/>
    <w:rsid w:val="00820BE3"/>
    <w:rsid w:val="00824872"/>
    <w:rsid w:val="00846B5E"/>
    <w:rsid w:val="00847ECC"/>
    <w:rsid w:val="00850E68"/>
    <w:rsid w:val="00851DEC"/>
    <w:rsid w:val="00873C97"/>
    <w:rsid w:val="00882A8A"/>
    <w:rsid w:val="00883C6B"/>
    <w:rsid w:val="00894469"/>
    <w:rsid w:val="00894662"/>
    <w:rsid w:val="0089466F"/>
    <w:rsid w:val="008951DA"/>
    <w:rsid w:val="008951F5"/>
    <w:rsid w:val="008A2C71"/>
    <w:rsid w:val="008A3E12"/>
    <w:rsid w:val="008A4F1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1C24"/>
    <w:rsid w:val="009036F4"/>
    <w:rsid w:val="00906CA2"/>
    <w:rsid w:val="0091128C"/>
    <w:rsid w:val="009137D7"/>
    <w:rsid w:val="00927343"/>
    <w:rsid w:val="00945B15"/>
    <w:rsid w:val="00952CAA"/>
    <w:rsid w:val="009570F7"/>
    <w:rsid w:val="009604E5"/>
    <w:rsid w:val="009624C5"/>
    <w:rsid w:val="00964BC7"/>
    <w:rsid w:val="00973410"/>
    <w:rsid w:val="00984DDD"/>
    <w:rsid w:val="009851B0"/>
    <w:rsid w:val="009908B2"/>
    <w:rsid w:val="009B3193"/>
    <w:rsid w:val="009B3259"/>
    <w:rsid w:val="009B614F"/>
    <w:rsid w:val="009C233E"/>
    <w:rsid w:val="009D6986"/>
    <w:rsid w:val="009E160F"/>
    <w:rsid w:val="009E28FD"/>
    <w:rsid w:val="00A03E2F"/>
    <w:rsid w:val="00A059B7"/>
    <w:rsid w:val="00A07EF0"/>
    <w:rsid w:val="00A11256"/>
    <w:rsid w:val="00A153FF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C67BD"/>
    <w:rsid w:val="00AD68BE"/>
    <w:rsid w:val="00AD69AB"/>
    <w:rsid w:val="00AE1F9C"/>
    <w:rsid w:val="00AE2C6C"/>
    <w:rsid w:val="00AE3E91"/>
    <w:rsid w:val="00B01D27"/>
    <w:rsid w:val="00B118B6"/>
    <w:rsid w:val="00B13222"/>
    <w:rsid w:val="00B2243E"/>
    <w:rsid w:val="00B3148B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B3CCE"/>
    <w:rsid w:val="00BC16D9"/>
    <w:rsid w:val="00BC2055"/>
    <w:rsid w:val="00BC4A1A"/>
    <w:rsid w:val="00BD1193"/>
    <w:rsid w:val="00BD4D63"/>
    <w:rsid w:val="00BF43BF"/>
    <w:rsid w:val="00C02097"/>
    <w:rsid w:val="00C02122"/>
    <w:rsid w:val="00C06741"/>
    <w:rsid w:val="00C16433"/>
    <w:rsid w:val="00C16D67"/>
    <w:rsid w:val="00C1747E"/>
    <w:rsid w:val="00C25078"/>
    <w:rsid w:val="00C2717F"/>
    <w:rsid w:val="00C46F2B"/>
    <w:rsid w:val="00C63CA5"/>
    <w:rsid w:val="00C76D6B"/>
    <w:rsid w:val="00C86FB8"/>
    <w:rsid w:val="00C879E9"/>
    <w:rsid w:val="00CA064F"/>
    <w:rsid w:val="00CA3626"/>
    <w:rsid w:val="00CA3AAD"/>
    <w:rsid w:val="00CB6086"/>
    <w:rsid w:val="00CD54FD"/>
    <w:rsid w:val="00CD62E4"/>
    <w:rsid w:val="00CD68B1"/>
    <w:rsid w:val="00D001DD"/>
    <w:rsid w:val="00D0447E"/>
    <w:rsid w:val="00D0723F"/>
    <w:rsid w:val="00D42ABB"/>
    <w:rsid w:val="00D42E63"/>
    <w:rsid w:val="00D47929"/>
    <w:rsid w:val="00D53382"/>
    <w:rsid w:val="00D670BA"/>
    <w:rsid w:val="00D774F4"/>
    <w:rsid w:val="00D84521"/>
    <w:rsid w:val="00D94149"/>
    <w:rsid w:val="00DB1D98"/>
    <w:rsid w:val="00DB5D42"/>
    <w:rsid w:val="00DC1863"/>
    <w:rsid w:val="00DC24BA"/>
    <w:rsid w:val="00DD09D7"/>
    <w:rsid w:val="00DE4372"/>
    <w:rsid w:val="00DE7AB5"/>
    <w:rsid w:val="00DF5A4F"/>
    <w:rsid w:val="00E04469"/>
    <w:rsid w:val="00E27EA3"/>
    <w:rsid w:val="00E3669B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B0BB1"/>
    <w:rsid w:val="00EC4B32"/>
    <w:rsid w:val="00ED161C"/>
    <w:rsid w:val="00EF06F3"/>
    <w:rsid w:val="00EF1FEE"/>
    <w:rsid w:val="00F05719"/>
    <w:rsid w:val="00F1098A"/>
    <w:rsid w:val="00F12D57"/>
    <w:rsid w:val="00F23CB0"/>
    <w:rsid w:val="00F33730"/>
    <w:rsid w:val="00F345FC"/>
    <w:rsid w:val="00F5372E"/>
    <w:rsid w:val="00F5775B"/>
    <w:rsid w:val="00F7058A"/>
    <w:rsid w:val="00F709C5"/>
    <w:rsid w:val="00F82AB2"/>
    <w:rsid w:val="00F84198"/>
    <w:rsid w:val="00F86224"/>
    <w:rsid w:val="00F902ED"/>
    <w:rsid w:val="00F940C7"/>
    <w:rsid w:val="00FA5C83"/>
    <w:rsid w:val="00FB2FBC"/>
    <w:rsid w:val="00FC0F60"/>
    <w:rsid w:val="00FD0AA6"/>
    <w:rsid w:val="00FD32F0"/>
    <w:rsid w:val="00FE09E0"/>
    <w:rsid w:val="00FE1560"/>
    <w:rsid w:val="00FE25A9"/>
    <w:rsid w:val="00FF05A0"/>
    <w:rsid w:val="00FF14B7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B5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B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B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B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B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B5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B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B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B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B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2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ea.rogina@tsvz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Stpn-55/2015</izvorni_sadrzaj>
    <derivirana_varijabla naziv="DomainObject.Predmet.OznakaBroj_1">Stpn-55/2015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društvo s ograničenom odgovornošću za proizvodnju, trgovinu na veliko i malo poljoprivrednim proizvodima i poljoprivr</izvorni_sadrzaj>
    <derivirana_varijabla naziv="DomainObject.Predmet.StrankaFormated_1">  HORVAT društvo s ograničenom odgovornošću za proizvodnju, trgovinu na veliko i malo poljoprivrednim proizvodima i poljoprivr</derivirana_varijabla>
  </DomainObject.Predmet.StrankaFormated>
  <DomainObject.Predmet.StrankaFormatedOIB>
    <izvorni_sadrzaj>  HORVAT društvo s ograničenom odgovornošću za proizvodnju, trgovinu na veliko i malo poljoprivrednim proizvodima i poljoprivr, OIB 84751919984</izvorni_sadrzaj>
    <derivirana_varijabla naziv="DomainObject.Predmet.StrankaFormatedOIB_1">  HORVAT društvo s ograničenom odgovornošću za proizvodnju, trgovinu na veliko i malo poljoprivrednim proizvodima i poljoprivr, OIB 84751919984</derivirana_varijabla>
  </DomainObject.Predmet.StrankaFormatedOIB>
  <DomainObject.Predmet.StrankaFormatedWithAdress>
    <izvorni_sadrzaj> HORVAT društvo s ograničenom odgovornošću za proizvodnju, trgovinu na veliko i malo poljoprivrednim proizvodima i poljoprivr, Ludbreška/bb, 40320 Donji Kraljevec</izvorni_sadrzaj>
    <derivirana_varijabla naziv="DomainObject.Predmet.StrankaFormatedWithAdress_1"> HORVAT društvo s ograničenom odgovornošću za proizvodnju, trgovinu na veliko i malo poljoprivrednim proizvodima i poljoprivr, Ludbreška/bb, 40320 Donji Kraljevec</derivirana_varijabla>
  </DomainObject.Predmet.StrankaFormatedWithAdress>
  <DomainObject.Predmet.StrankaFormatedWithAdressOIB>
    <izvorni_sadrzaj> HORVAT društvo s ograničenom odgovornošću za proizvodnju, trgovinu na veliko i malo poljoprivrednim proizvodima i poljoprivr, OIB 84751919984, Ludbreška/bb, 40320 Donji Kraljevec</izvorni_sadrzaj>
    <derivirana_varijabla naziv="DomainObject.Predmet.StrankaFormatedWithAdressOIB_1"> HORVAT društvo s ograničenom odgovornošću za proizvodnju, trgovinu na veliko i malo poljoprivrednim proizvodima i poljoprivr, OIB 84751919984, Ludbreška/bb, 40320 Donji Kraljevec</derivirana_varijabla>
  </DomainObject.Predmet.StrankaFormatedWithAdressOIB>
  <DomainObject.Predmet.StrankaWithAdress>
    <izvorni_sadrzaj>HORVAT društvo s ograničenom odgovornošću za proizvodnju, trgovinu na veliko i malo poljoprivrednim proizvodima i poljoprivr Ludbreška/bb,40320 Donji Kraljevec</izvorni_sadrzaj>
    <derivirana_varijabla naziv="DomainObject.Predmet.StrankaWithAdress_1">HORVAT društvo s ograničenom odgovornošću za proizvodnju, trgovinu na veliko i malo poljoprivrednim proizvodima i poljoprivr Ludbreška/bb,40320 Donji Kraljevec</derivirana_varijabla>
  </DomainObject.Predmet.StrankaWithAdress>
  <DomainObject.Predmet.StrankaWithAdressOIB>
    <izvorni_sadrzaj>HORVAT društvo s ograničenom odgovornošću za proizvodnju, trgovinu na veliko i malo poljoprivrednim proizvodima i poljoprivr, OIB 84751919984, Ludbreška/bb,40320 Donji Kraljevec</izvorni_sadrzaj>
    <derivirana_varijabla naziv="DomainObject.Predmet.StrankaWithAdressOIB_1">HORVAT društvo s ograničenom odgovornošću za proizvodnju, trgovinu na veliko i malo poljoprivrednim proizvodima i poljoprivr, OIB 84751919984, Ludbreška/bb,40320 Donji Kraljevec</derivirana_varijabla>
  </DomainObject.Predmet.StrankaWithAdressOIB>
  <DomainObject.Predmet.StrankaNazivFormated>
    <izvorni_sadrzaj>HORVAT društvo s ograničenom odgovornošću za proizvodnju, trgovinu na veliko i malo poljoprivrednim proizvodima i poljoprivr</izvorni_sadrzaj>
    <derivirana_varijabla naziv="DomainObject.Predmet.StrankaNazivFormated_1">HORVAT društvo s ograničenom odgovornošću za proizvodnju, trgovinu na veliko i malo poljoprivrednim proizvodima i poljoprivr</derivirana_varijabla>
  </DomainObject.Predmet.StrankaNazivFormated>
  <DomainObject.Predmet.StrankaNazivFormatedOIB>
    <izvorni_sadrzaj>HORVAT društvo s ograničenom odgovornošću za proizvodnju, trgovinu na veliko i malo poljoprivrednim proizvodima i poljoprivr, OIB 84751919984</izvorni_sadrzaj>
    <derivirana_varijabla naziv="DomainObject.Predmet.StrankaNazivFormatedOIB_1">HORVAT društvo s ograničenom odgovornošću za proizvodnju, trgovinu na veliko i malo poljoprivrednim proizvodima i poljoprivr, OIB 84751919984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1381075.84</izvorni_sadrzaj>
    <derivirana_varijabla naziv="DomainObject.Predmet.TrenutnaVrijednost_1">1381075.84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HORVAT društvo s ograničenom odgovornošću za proizvodnju, trgovinu na veliko i malo poljoprivrednim proizvodima i poljoprivr</item>
    </izvorni_sadrzaj>
    <derivirana_varijabla naziv="DomainObject.Predmet.StrankaListFormated_1">
      <item>HORVAT društvo s ograničenom odgovornošću za proizvodnju, trgovinu na veliko i malo poljoprivrednim proizvodima i poljoprivr</item>
    </derivirana_varijabla>
  </DomainObject.Predmet.StrankaListFormated>
  <DomainObject.Predmet.StrankaListFormatedOIB>
    <izvorni_sadrzaj>
      <item>HORVAT društvo s ograničenom odgovornošću za proizvodnju, trgovinu na veliko i malo poljoprivrednim proizvodima i poljoprivr, OIB 84751919984</item>
    </izvorni_sadrzaj>
    <derivirana_varijabla naziv="DomainObject.Predmet.StrankaListFormatedOIB_1">
      <item>HORVAT društvo s ograničenom odgovornošću za proizvodnju, trgovinu na veliko i malo poljoprivrednim proizvodima i poljoprivr, OIB 84751919984</item>
    </derivirana_varijabla>
  </DomainObject.Predmet.StrankaListFormatedOIB>
  <DomainObject.Predmet.StrankaListFormatedWithAdress>
    <izvorni_sadrzaj>
      <item>HORVAT društvo s ograničenom odgovornošću za proizvodnju, trgovinu na veliko i malo poljoprivrednim proizvodima i poljoprivr, Ludbreška/bb, 40320 Donji Kraljevec</item>
    </izvorni_sadrzaj>
    <derivirana_varijabla naziv="DomainObject.Predmet.StrankaListFormatedWithAdress_1">
      <item>HORVAT društvo s ograničenom odgovornošću za proizvodnju, trgovinu na veliko i malo poljoprivrednim proizvodima i poljoprivr, Ludbreška/bb, 40320 Donji Kraljevec</item>
    </derivirana_varijabla>
  </DomainObject.Predmet.StrankaListFormatedWithAdress>
  <DomainObject.Predmet.StrankaListFormatedWithAdressOIB>
    <izvorni_sadrzaj>
      <item>HORVAT društvo s ograničenom odgovornošću za proizvodnju, trgovinu na veliko i malo poljoprivrednim proizvodima i poljoprivr, OIB 84751919984, Ludbreška/bb, 40320 Donji Kraljevec</item>
    </izvorni_sadrzaj>
    <derivirana_varijabla naziv="DomainObject.Predmet.StrankaListFormatedWithAdressOIB_1">
      <item>HORVAT društvo s ograničenom odgovornošću za proizvodnju, trgovinu na veliko i malo poljoprivrednim proizvodima i poljoprivr, OIB 84751919984, Ludbreška/bb, 40320 Donji Kraljevec</item>
    </derivirana_varijabla>
  </DomainObject.Predmet.StrankaListFormatedWithAdressOIB>
  <DomainObject.Predmet.StrankaListNazivFormated>
    <izvorni_sadrzaj>
      <item>HORVAT društvo s ograničenom odgovornošću za proizvodnju, trgovinu na veliko i malo poljoprivrednim proizvodima i poljoprivr</item>
    </izvorni_sadrzaj>
    <derivirana_varijabla naziv="DomainObject.Predmet.StrankaListNazivFormated_1">
      <item>HORVAT društvo s ograničenom odgovornošću za proizvodnju, trgovinu na veliko i malo poljoprivrednim proizvodima i poljoprivr</item>
    </derivirana_varijabla>
  </DomainObject.Predmet.StrankaListNazivFormated>
  <DomainObject.Predmet.StrankaListNazivFormatedOIB>
    <izvorni_sadrzaj>
      <item>HORVAT društvo s ograničenom odgovornošću za proizvodnju, trgovinu na veliko i malo poljoprivrednim proizvodima i poljoprivr, OIB 84751919984</item>
    </izvorni_sadrzaj>
    <derivirana_varijabla naziv="DomainObject.Predmet.StrankaListNazivFormatedOIB_1">
      <item>HORVAT društvo s ograničenom odgovornošću za proizvodnju, trgovinu na veliko i malo poljoprivrednim proizvodima i poljoprivr, OIB 84751919984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 Regionalni centar Zagreb</item>
    </izvorni_sadrzaj>
    <derivirana_varijabla naziv="DomainObject.Predmet.OstaliListFormated_1">
      <item>e-Oglasna</item>
      <item>Financijska agencija Regionalni centar Zagreb</item>
    </derivirana_varijabla>
  </DomainObject.Predmet.OstaliListFormated>
  <DomainObject.Predmet.OstaliListFormatedOIB>
    <izvorni_sadrzaj>
      <item>e-Oglasna</item>
      <item>Financijska agencija Regionalni centar Zagreb</item>
    </izvorni_sadrzaj>
    <derivirana_varijabla naziv="DomainObject.Predmet.OstaliListFormatedOIB_1">
      <item>e-Oglasna</item>
      <item>Financijska agencija Regionalni centar Zagreb</item>
    </derivirana_varijabla>
  </DomainObject.Predmet.OstaliListFormatedOIB>
  <DomainObject.Predmet.OstaliListFormatedWithAdress>
    <izvorni_sadrzaj>
      <item>e-Oglasna</item>
      <item>Financijska agencija Regionalni centar Zagreb, Ulica grada Vukovara 70, 10000 Zagreb</item>
    </izvorni_sadrzaj>
    <derivirana_varijabla naziv="DomainObject.Predmet.OstaliListFormatedWithAdress_1">
      <item>e-Oglasna</item>
      <item>Financijska agencija Regionalni centar Zagreb, Ulica grada Vukovara 70, 10000 Zagreb</item>
    </derivirana_varijabla>
  </DomainObject.Predmet.OstaliListFormatedWithAdress>
  <DomainObject.Predmet.OstaliListFormatedWithAdressOIB>
    <izvorni_sadrzaj>
      <item>e-Oglasna</item>
      <item>Financijska agencija Regionalni centar Zagreb, Ulica grada Vukovara 70, 10000 Zagreb</item>
    </izvorni_sadrzaj>
    <derivirana_varijabla naziv="DomainObject.Predmet.OstaliListFormatedWithAdressOIB_1">
      <item>e-Oglasna</item>
      <item>Financijska agencija Regionalni centar Zagreb, Ulica grada Vukovara 70, 10000 Zagreb</item>
    </derivirana_varijabla>
  </DomainObject.Predmet.OstaliListFormatedWithAdressOIB>
  <DomainObject.Predmet.OstaliListNazivFormated>
    <izvorni_sadrzaj>
      <item>e-Oglasna</item>
      <item>Financijska agencija Regionalni centar Zagreb</item>
    </izvorni_sadrzaj>
    <derivirana_varijabla naziv="DomainObject.Predmet.OstaliListNazivFormated_1">
      <item>e-Oglasna</item>
      <item>Financijska agencija Regionalni centar Zagreb</item>
    </derivirana_varijabla>
  </DomainObject.Predmet.OstaliListNazivFormated>
  <DomainObject.Predmet.OstaliListNazivFormatedOIB>
    <izvorni_sadrzaj>
      <item>e-Oglasna</item>
      <item>Financijska agencija Regionalni centar Zagreb</item>
    </izvorni_sadrzaj>
    <derivirana_varijabla naziv="DomainObject.Predmet.OstaliListNazivFormatedOIB_1">
      <item>e-Oglasna</item>
      <item>Financijska agencija Regionalni centar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HORVAT društvo s ograničenom odgovornošću za proizvodnju, trgovinu na veliko i malo poljoprivrednim proizvodima i poljoprivr</izvorni_sadrzaj>
    <derivirana_varijabla naziv="DomainObject.Predmet.StrankaIDrugi_1">HORVAT društvo s ograničenom odgovornošću za proizvodnju, trgovinu na veliko i malo poljoprivrednim proizvodima i poljoprivr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društvo s ograničenom odgovornošću za proizvodnju, trgovinu na veliko i malo poljoprivrednim proizvodima i poljoprivr, OIB 84751919984, Ludbreška/bb, 40320 Donji Kraljevec</izvorni_sadrzaj>
    <derivirana_varijabla naziv="DomainObject.Predmet.StrankaIDrugiAdressOIB_1">HORVAT društvo s ograničenom odgovornošću za proizvodnju, trgovinu na veliko i malo poljoprivrednim proizvodima i poljoprivr, OIB 84751919984, Ludbreška/bb, 40320 Donji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društvo s ograničenom odgovornošću za proizvodnju, trgovinu na veliko i malo poljoprivrednim proizvodima i poljoprivr</item>
      <item>e-Oglasna</item>
      <item>Financijska agencija Regionalni centar Zagreb</item>
    </izvorni_sadrzaj>
    <derivirana_varijabla naziv="DomainObject.Predmet.SudioniciListNaziv_1">
      <item>HORVAT društvo s ograničenom odgovornošću za proizvodnju, trgovinu na veliko i malo poljoprivrednim proizvodima i poljoprivr</item>
      <item>e-Oglasna</item>
      <item>Financijska agencija Regionalni centar Zagreb</item>
    </derivirana_varijabla>
  </DomainObject.Predmet.SudioniciListNaziv>
  <DomainObject.Predmet.SudioniciListAdressOIB>
    <izvorni_sadrzaj>
      <item>HORVAT društvo s ograničenom odgovornošću za proizvodnju, trgovinu na veliko i malo poljoprivrednim proizvodima i poljoprivr, OIB 84751919984, Ludbreška/bb,40320 Donji Kraljevec</item>
      <item>e-Oglasna</item>
      <item>Financijska agencija Regionalni centar Zagreb, Ulica grada Vukovara 70,10000 Zagreb</item>
    </izvorni_sadrzaj>
    <derivirana_varijabla naziv="DomainObject.Predmet.SudioniciListAdressOIB_1">
      <item>HORVAT društvo s ograničenom odgovornošću za proizvodnju, trgovinu na veliko i malo poljoprivrednim proizvodima i poljoprivr, OIB 84751919984, Ludbreška/bb,40320 Donji Kraljevec</item>
      <item>e-Oglasna</item>
      <item>Financijska agencija Regionalni centar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84751919984</item>
      <item>, OIB null</item>
      <item>, OIB null</item>
    </izvorni_sadrzaj>
    <derivirana_varijabla naziv="DomainObject.Predmet.SudioniciListNazivOIB_1">
      <item>, OIB 84751919984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314</properties:Words>
  <properties:Characters>1710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Links>
    <vt:vector size="6" baseType="variant">
      <vt:variant>
        <vt:i4>6291540</vt:i4>
      </vt:variant>
      <vt:variant>
        <vt:i4>0</vt:i4>
      </vt:variant>
      <vt:variant>
        <vt:i4>0</vt:i4>
      </vt:variant>
      <vt:variant>
        <vt:i4>5</vt:i4>
      </vt:variant>
      <vt:variant>
        <vt:lpwstr>mailto:lea.rogina@tsvz.pravosudje.hr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2016-01-04T14:11:00Z</dcterms:created>
  <dc:creator>banka</dc:creator>
  <cp:lastModifiedBy>Lea Rogina</cp:lastModifiedBy>
  <cp:lastPrinted>2016-01-04T14:11:00Z</cp:lastPrinted>
  <dcterms:modified xmlns:xsi="http://www.w3.org/2001/XMLSchema-instance" xsi:type="dcterms:W3CDTF">2016-01-04T14:12:00Z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