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1276" w14:paraId="d311276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144650">
        <w:t>Broj: St-</w:t>
      </w:r>
      <w:r w:rsidR="002F16CE">
        <w:t>826</w:t>
      </w:r>
      <w:r w:rsidR="00FD751B">
        <w:t>/16-</w:t>
      </w:r>
      <w:r w:rsidR="002F16CE">
        <w:t>11</w:t>
      </w:r>
    </w:p>
    <w:p w:rsidRDefault="00144650" w:rsidP="00144650" w:rsidR="00144650">
      <w:r>
        <w:rPr>
          <w:rStyle w:val="Naglaeno"/>
        </w:rPr>
        <w:t xml:space="preserve">             </w:t>
      </w:r>
      <w:r w:rsidR="00D242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2F16CE">
        <w:rPr>
          <w:b/>
        </w:rPr>
        <w:t>FLASH j.d.o.o., Našice, Ivane Brlić Mažuranić 1, MBS: 030136981, OIB: 69916691178</w:t>
      </w:r>
      <w:r>
        <w:t xml:space="preserve">, dana </w:t>
      </w:r>
      <w:r w:rsidR="002F16CE">
        <w:t>30. siječnja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2F16CE">
        <w:rPr>
          <w:b/>
        </w:rPr>
        <w:t xml:space="preserve">FLASH j.d.o.o., Našice, Ivane Brlić Mažuranić 1, MBS: 030136981, OIB: 69916691178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2F16CE">
        <w:rPr>
          <w:b/>
        </w:rPr>
        <w:t>826</w:t>
      </w:r>
      <w:r>
        <w:rPr>
          <w:b/>
        </w:rPr>
        <w:t>-16</w:t>
      </w:r>
      <w:r>
        <w:t xml:space="preserve"> kod Hrvatske poštanske banke iznos od </w:t>
      </w:r>
      <w:r w:rsidR="00FD751B">
        <w:rPr>
          <w:b/>
        </w:rPr>
        <w:t>3</w:t>
      </w:r>
      <w:r w:rsidRPr="00725327">
        <w:rPr>
          <w:b/>
        </w:rPr>
        <w:t>0.</w:t>
      </w:r>
      <w:r w:rsidR="002F16CE">
        <w:rPr>
          <w:b/>
        </w:rPr>
        <w:t>137,50</w:t>
      </w:r>
      <w:r w:rsidRPr="00725327">
        <w:rPr>
          <w:b/>
        </w:rPr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2F16C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2F16CE">
        <w:t>7. travnja</w:t>
      </w:r>
      <w:r w:rsidR="00FD751B">
        <w:t xml:space="preserve"> 2016. g.</w:t>
      </w:r>
      <w:r w:rsidRPr="00DD2365">
        <w:t xml:space="preserve"> prijedlog za otvaranje  stečajnog postupka nad dužnikom </w:t>
      </w:r>
      <w:r w:rsidR="002F16CE">
        <w:rPr>
          <w:b/>
        </w:rPr>
        <w:t>FLASH j.d.o.o., Našice, Ivane Brlić Mažuranić 1, MBS: 030136981, OIB: 69916691178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B11498" w:rsidR="00A27295">
      <w:pPr>
        <w:tabs>
          <w:tab w:pos="5415" w:val="left"/>
        </w:tabs>
        <w:jc w:val="both"/>
      </w:pPr>
      <w:r>
        <w:tab/>
      </w:r>
    </w:p>
    <w:p w:rsidRDefault="002F16CE" w:rsidP="002F16CE" w:rsidR="002F16CE">
      <w:pPr>
        <w:tabs>
          <w:tab w:pos="7455" w:val="left"/>
          <w:tab w:pos="9072" w:val="right"/>
        </w:tabs>
        <w:jc w:val="right"/>
      </w:pPr>
      <w:r>
        <w:lastRenderedPageBreak/>
        <w:t>Broj: St-826/16-11</w:t>
      </w:r>
    </w:p>
    <w:p w:rsidRDefault="00A27295" w:rsidP="00747308" w:rsidR="00A27295">
      <w:pPr>
        <w:tabs>
          <w:tab w:pos="7455" w:val="left"/>
          <w:tab w:pos="9072" w:val="right"/>
        </w:tabs>
      </w:pPr>
    </w:p>
    <w:p w:rsidRDefault="00A27295" w:rsidP="00A27295" w:rsidR="00A27295">
      <w:pPr>
        <w:ind w:firstLine="720"/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2F16CE">
        <w:t>826</w:t>
      </w:r>
      <w:r w:rsidR="00FD751B">
        <w:t xml:space="preserve">/16 od </w:t>
      </w:r>
      <w:r w:rsidR="002F16CE">
        <w:t>20. prosinca 2016.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dokumentaciji u spisu  dužnik ne posjeduje nikakvu imovinu, nit</w:t>
      </w:r>
      <w:r w:rsidR="00C90A88">
        <w:t>i financijsku, niti materijalnu</w:t>
      </w:r>
      <w:r w:rsidR="00B32B3E">
        <w:t xml:space="preserve">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2F16CE">
        <w:t>30.137,50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44650">
        <w:t>3</w:t>
      </w:r>
      <w:r w:rsidR="00FD751B">
        <w:t>0</w:t>
      </w:r>
      <w:r w:rsidR="00144650">
        <w:t xml:space="preserve">. </w:t>
      </w:r>
      <w:r w:rsidR="002F16CE">
        <w:t>siječnja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F16CE">
        <w:t>1.3.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</w:t>
      </w:r>
      <w:r w:rsidR="00237B96">
        <w:t>A SUTKINJA</w:t>
      </w:r>
    </w:p>
    <w:p w:rsidRDefault="00960C63" w:rsidP="009053A0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</w:t>
      </w:r>
      <w:r w:rsidR="00237B96">
        <w:t xml:space="preserve">  </w:t>
      </w:r>
      <w:r w:rsidR="009053A0">
        <w:t>Nada Roso</w:t>
      </w:r>
    </w:p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28A" w:rsidR="001C028A">
      <w:r>
        <w:separator/>
      </w:r>
    </w:p>
  </w:endnote>
  <w:endnote w:id="0" w:type="continuationSeparator">
    <w:p w:rsidRDefault="001C028A" w:rsidR="001C0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28A" w:rsidR="001C028A">
      <w:r>
        <w:separator/>
      </w:r>
    </w:p>
  </w:footnote>
  <w:footnote w:id="0" w:type="continuationSeparator">
    <w:p w:rsidRDefault="001C028A" w:rsidR="001C0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C056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028A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C0561"/>
    <w:rsid w:val="002F16CE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A2408"/>
    <w:rsid w:val="006A56C2"/>
    <w:rsid w:val="007053B9"/>
    <w:rsid w:val="007242CD"/>
    <w:rsid w:val="00725641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45777"/>
    <w:rsid w:val="00857D02"/>
    <w:rsid w:val="008737BC"/>
    <w:rsid w:val="008737C5"/>
    <w:rsid w:val="008763AA"/>
    <w:rsid w:val="0087712F"/>
    <w:rsid w:val="0088689D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A3D6C"/>
    <w:rsid w:val="00AB56F9"/>
    <w:rsid w:val="00AD24AA"/>
    <w:rsid w:val="00B11498"/>
    <w:rsid w:val="00B11D59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2423F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05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5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5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5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5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05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5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5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5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5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FLASH j.d.o.o. za fotografske usluge</izvorni_sadrzaj>
    <derivirana_varijabla naziv="DomainObject.Predmet.ProtustrankaFormated_1">  FLASH j.d.o.o. za fotografske usluge</derivirana_varijabla>
  </DomainObject.Predmet.ProtustrankaFormated>
  <DomainObject.Predmet.ProtustrankaFormatedOIB>
    <izvorni_sadrzaj>  FLASH j.d.o.o. za fotografske usluge, OIB 69916691178</izvorni_sadrzaj>
    <derivirana_varijabla naziv="DomainObject.Predmet.ProtustrankaFormatedOIB_1">  FLASH j.d.o.o. za fotografske usluge, OIB 69916691178</derivirana_varijabla>
  </DomainObject.Predmet.ProtustrankaFormatedOIB>
  <DomainObject.Predmet.ProtustrankaFormatedWithAdress>
    <izvorni_sadrzaj> FLASH j.d.o.o. za fotografske usluge, Ivane Brlić Mažuranić 1, 31500 Našice</izvorni_sadrzaj>
    <derivirana_varijabla naziv="DomainObject.Predmet.ProtustrankaFormatedWithAdress_1"> FLASH j.d.o.o. za fotografske usluge, Ivane Brlić Mažuranić 1, 31500 Našice</derivirana_varijabla>
  </DomainObject.Predmet.ProtustrankaFormatedWithAdress>
  <DomainObject.Predmet.ProtustrankaFormatedWithAdressOIB>
    <izvorni_sadrzaj> FLASH j.d.o.o. za fotografske usluge, OIB 69916691178, Ivane Brlić Mažuranić 1, 31500 Našice</izvorni_sadrzaj>
    <derivirana_varijabla naziv="DomainObject.Predmet.ProtustrankaFormatedWithAdressOIB_1"> FLASH j.d.o.o. za fotografske usluge, OIB 69916691178, Ivane Brlić Mažuranić 1, 31500 Našice</derivirana_varijabla>
  </DomainObject.Predmet.ProtustrankaFormatedWithAdressOIB>
  <DomainObject.Predmet.ProtustrankaWithAdress>
    <izvorni_sadrzaj>FLASH j.d.o.o. za fotografske usluge Ivane Brlić Mažuranić 1, 31500 Našice</izvorni_sadrzaj>
    <derivirana_varijabla naziv="DomainObject.Predmet.ProtustrankaWithAdress_1">FLASH j.d.o.o. za fotografske usluge Ivane Brlić Mažuranić 1, 31500 Našice</derivirana_varijabla>
  </DomainObject.Predmet.ProtustrankaWithAdress>
  <DomainObject.Predmet.ProtustrankaWithAdressOIB>
    <izvorni_sadrzaj>FLASH j.d.o.o. za fotografske usluge, OIB 69916691178, Ivane Brlić Mažuranić 1, 31500 Našice</izvorni_sadrzaj>
    <derivirana_varijabla naziv="DomainObject.Predmet.ProtustrankaWithAdressOIB_1">FLASH j.d.o.o. za fotografske usluge, OIB 69916691178, Ivane Brlić Mažuranić 1, 31500 Našice</derivirana_varijabla>
  </DomainObject.Predmet.ProtustrankaWithAdressOIB>
  <DomainObject.Predmet.ProtustrankaNazivFormated>
    <izvorni_sadrzaj>FLASH j.d.o.o. za fotografske usluge</izvorni_sadrzaj>
    <derivirana_varijabla naziv="DomainObject.Predmet.ProtustrankaNazivFormated_1">FLASH j.d.o.o. za fotografske usluge</derivirana_varijabla>
  </DomainObject.Predmet.ProtustrankaNazivFormated>
  <DomainObject.Predmet.ProtustrankaNazivFormatedOIB>
    <izvorni_sadrzaj>FLASH j.d.o.o. za fotografske usluge, OIB 69916691178</izvorni_sadrzaj>
    <derivirana_varijabla naziv="DomainObject.Predmet.ProtustrankaNazivFormatedOIB_1">FLASH j.d.o.o. za fotografske usluge, OIB 69916691178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FLASH j.d.o.o. za fotografske usluge</item>
    </izvorni_sadrzaj>
    <derivirana_varijabla naziv="DomainObject.Predmet.ProtuStrankaListFormated_1">
      <item>FLASH j.d.o.o. za fotografske usluge</item>
    </derivirana_varijabla>
  </DomainObject.Predmet.ProtuStrankaListFormated>
  <DomainObject.Predmet.ProtuStrankaListFormatedOIB>
    <izvorni_sadrzaj>
      <item>FLASH j.d.o.o. za fotografske usluge, OIB 69916691178</item>
    </izvorni_sadrzaj>
    <derivirana_varijabla naziv="DomainObject.Predmet.ProtuStrankaListFormatedOIB_1">
      <item>FLASH j.d.o.o. za fotografske usluge, OIB 69916691178</item>
    </derivirana_varijabla>
  </DomainObject.Predmet.ProtuStrankaListFormatedOIB>
  <DomainObject.Predmet.ProtuStrankaListFormatedWithAdress>
    <izvorni_sadrzaj>
      <item>FLASH j.d.o.o. za fotografske usluge, Ivane Brlić Mažuranić 1, 31500 Našice</item>
    </izvorni_sadrzaj>
    <derivirana_varijabla naziv="DomainObject.Predmet.ProtuStrankaListFormatedWithAdress_1">
      <item>FLASH j.d.o.o. za fotografske usluge, Ivane Brlić Mažuranić 1, 31500 Našice</item>
    </derivirana_varijabla>
  </DomainObject.Predmet.ProtuStrankaListFormatedWithAdress>
  <DomainObject.Predmet.ProtuStrankaListFormatedWithAdressOIB>
    <izvorni_sadrzaj>
      <item>FLASH j.d.o.o. za fotografske usluge, OIB 69916691178, Ivane Brlić Mažuranić 1, 31500 Našice</item>
    </izvorni_sadrzaj>
    <derivirana_varijabla naziv="DomainObject.Predmet.ProtuStrankaListFormatedWithAdressOIB_1">
      <item>FLASH j.d.o.o. za fotografske usluge, OIB 69916691178, Ivane Brlić Mažuranić 1, 31500 Našice</item>
    </derivirana_varijabla>
  </DomainObject.Predmet.ProtuStrankaListFormatedWithAdressOIB>
  <DomainObject.Predmet.ProtuStrankaListNazivFormated>
    <izvorni_sadrzaj>
      <item>FLASH j.d.o.o. za fotografske usluge</item>
    </izvorni_sadrzaj>
    <derivirana_varijabla naziv="DomainObject.Predmet.ProtuStrankaListNazivFormated_1">
      <item>FLASH j.d.o.o. za fotografske usluge</item>
    </derivirana_varijabla>
  </DomainObject.Predmet.ProtuStrankaListNazivFormated>
  <DomainObject.Predmet.ProtuStrankaListNazivFormatedOIB>
    <izvorni_sadrzaj>
      <item>FLASH j.d.o.o. za fotografske usluge, OIB 69916691178</item>
    </izvorni_sadrzaj>
    <derivirana_varijabla naziv="DomainObject.Predmet.ProtuStrankaListNazivFormatedOIB_1">
      <item>FLASH j.d.o.o. za fotografske usluge, OIB 69916691178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FLASH j.d.o.o. za fotografske usluge</izvorni_sadrzaj>
    <derivirana_varijabla naziv="DomainObject.Predmet.ProtustrankaIDrugi_1">FLASH j.d.o.o. za fotografske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FLASH j.d.o.o. za fotografske usluge, OIB 69916691178, Ivane Brlić Mažuranić 1, 31500 Našice</izvorni_sadrzaj>
    <derivirana_varijabla naziv="DomainObject.Predmet.ProtustrankaIDrugiAdressOIB_1">FLASH j.d.o.o. za fotografske usluge, OIB 69916691178, Ivane Brlić Mažuranić 1,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FLASH j.d.o.o. za fotografske usluge</item>
    </izvorni_sadrzaj>
    <derivirana_varijabla naziv="DomainObject.Predmet.SudioniciListNaziv_1">
      <item>FINA RC OSIJEK</item>
      <item>FLASH j.d.o.o. za fotografske usluge</item>
    </derivirana_varijabla>
  </DomainObject.Predmet.SudioniciListNaziv>
  <DomainObject.Predmet.SudioniciListAdressOIB>
    <izvorni_sadrzaj>
      <item>FINA RC OSIJEK, OIB 85821130368</item>
      <item>FLASH j.d.o.o. za fotografske usluge, OIB 69916691178, Ivane Brlić Mažuranić 1,31500 Našice</item>
    </izvorni_sadrzaj>
    <derivirana_varijabla naziv="DomainObject.Predmet.SudioniciListAdressOIB_1">
      <item>FINA RC OSIJEK, OIB 85821130368</item>
      <item>FLASH j.d.o.o. za fotografske usluge, OIB 69916691178, Ivane Brlić Mažuranić 1,31500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69916691178</item>
    </izvorni_sadrzaj>
    <derivirana_varijabla naziv="DomainObject.Predmet.SudioniciListNazivOIB_1">
      <item>, OIB 85821130368</item>
      <item>, OIB 69916691178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C57A4-4EB8-438D-8A03-A7459B15D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415</properties:Words>
  <properties:Characters>2253</properties:Characters>
  <properties:Lines>104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2016-05-30T09:49:00Z</dcterms:created>
  <dc:creator>hermanj</dc:creator>
  <cp:lastModifiedBy>Danijela Sekulić</cp:lastModifiedBy>
  <cp:lastPrinted>2017-01-30T07:41:00Z</cp:lastPrinted>
  <dcterms:modified xmlns:xsi="http://www.w3.org/2001/XMLSchema-instance" xsi:type="dcterms:W3CDTF">2017-01-30T07:42:00Z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