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19278" w14:paraId="0519278" w:rsidRDefault="008E602B" w:rsidP="002B6AB5" w:rsidR="002B6AB5" w:rsidRPr="002B6AB5">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2B6AB5" w:rsidRPr="002B6AB5">
        <w:rPr>
          <w:rFonts w:cs="Times New Roman" w:eastAsia="Times New Roman"/>
          <w:lang w:eastAsia="hr-HR"/>
        </w:rPr>
        <w:t xml:space="preserve">     </w:t>
      </w:r>
      <w:r w:rsidR="002B6AB5" w:rsidRPr="002B6AB5">
        <w:rPr>
          <w:rFonts w:cs="Times New Roman" w:eastAsia="Times New Roman"/>
          <w:b w:val="false"/>
          <w:lang w:eastAsia="hr-HR"/>
        </w:rPr>
        <w:t>REPUBLIKA HRVATSKA</w:t>
      </w:r>
    </w:p>
    <w:p w:rsidRDefault="002B6AB5" w:rsidP="002B6AB5" w:rsidR="002B6AB5" w:rsidRPr="002B6AB5">
      <w:pPr>
        <w:spacing w:after="0"/>
        <w:rPr>
          <w:rFonts w:cs="Times New Roman" w:eastAsia="Times New Roman"/>
          <w:lang w:eastAsia="hr-HR"/>
        </w:rPr>
      </w:pPr>
      <w:r w:rsidRPr="002B6AB5">
        <w:rPr>
          <w:rFonts w:cs="Times New Roman" w:eastAsia="Times New Roman"/>
          <w:lang w:eastAsia="hr-HR"/>
        </w:rPr>
        <w:t xml:space="preserve">  TRGOVAČKI SUD U ZAGREBU</w:t>
      </w:r>
    </w:p>
    <w:p w:rsidRDefault="002B6AB5" w:rsidP="002B6AB5" w:rsidR="002B6AB5" w:rsidRPr="002B6AB5">
      <w:pPr>
        <w:spacing w:after="0"/>
        <w:rPr>
          <w:rFonts w:cs="Times New Roman" w:eastAsia="Times New Roman"/>
          <w:lang w:eastAsia="hr-HR"/>
        </w:rPr>
      </w:pPr>
      <w:r>
        <w:rPr>
          <w:rFonts w:cs="Times New Roman" w:eastAsia="Times New Roman"/>
          <w:lang w:eastAsia="hr-HR"/>
        </w:rPr>
        <w:t xml:space="preserve">           </w:t>
      </w:r>
      <w:r w:rsidRPr="002B6AB5">
        <w:rPr>
          <w:rFonts w:cs="Times New Roman" w:eastAsia="Times New Roman"/>
          <w:lang w:eastAsia="hr-HR"/>
        </w:rPr>
        <w:t xml:space="preserve"> STALNA SLUŽBA</w:t>
      </w:r>
      <w:r w:rsidRPr="002B6AB5">
        <w:rPr>
          <w:rFonts w:cs="Times New Roman" w:eastAsia="Times New Roman"/>
          <w:lang w:eastAsia="hr-HR"/>
        </w:rPr>
        <w:tab/>
      </w:r>
    </w:p>
    <w:p w:rsidRDefault="002B6AB5" w:rsidP="002B6AB5" w:rsidR="002B6AB5" w:rsidRPr="002B6AB5">
      <w:pPr>
        <w:spacing w:after="0"/>
        <w:rPr>
          <w:rFonts w:cs="Times New Roman" w:eastAsia="Times New Roman"/>
          <w:lang w:eastAsia="hr-HR"/>
        </w:rPr>
      </w:pPr>
      <w:r>
        <w:rPr>
          <w:rFonts w:cs="Times New Roman" w:eastAsia="Times New Roman"/>
          <w:lang w:eastAsia="hr-HR"/>
        </w:rPr>
        <w:t xml:space="preserve">     </w:t>
      </w:r>
      <w:r w:rsidRPr="002B6AB5">
        <w:rPr>
          <w:rFonts w:cs="Times New Roman" w:eastAsia="Times New Roman"/>
          <w:lang w:eastAsia="hr-HR"/>
        </w:rPr>
        <w:t>Karlovac, Ljudevita Šestića 4</w:t>
      </w:r>
    </w:p>
    <w:p w:rsidRDefault="002B6AB5" w:rsidP="002B6AB5" w:rsidR="002B6AB5" w:rsidRPr="002B6AB5">
      <w:pPr>
        <w:tabs>
          <w:tab w:pos="4050" w:val="left"/>
        </w:tabs>
        <w:spacing w:after="0"/>
        <w:rPr>
          <w:rFonts w:cs="Times New Roman" w:eastAsia="Times New Roman"/>
          <w:lang w:eastAsia="hr-HR"/>
        </w:rPr>
      </w:pPr>
    </w:p>
    <w:p w:rsidRDefault="002B6AB5" w:rsidP="002B6AB5" w:rsidR="002B6AB5" w:rsidRPr="002B6AB5">
      <w:pPr>
        <w:tabs>
          <w:tab w:pos="4050" w:val="left"/>
        </w:tabs>
        <w:spacing w:after="0"/>
        <w:jc w:val="center"/>
        <w:rPr>
          <w:rFonts w:cs="Times New Roman" w:eastAsia="Times New Roman"/>
          <w:lang w:eastAsia="hr-HR"/>
        </w:rPr>
      </w:pPr>
      <w:r w:rsidRPr="002B6AB5">
        <w:rPr>
          <w:rFonts w:cs="Times New Roman" w:eastAsia="Times New Roman"/>
          <w:lang w:eastAsia="hr-HR"/>
        </w:rPr>
        <w:t>R E P U B L I K A   H R V A T S K A</w:t>
      </w:r>
    </w:p>
    <w:p w:rsidRDefault="002B6AB5" w:rsidP="002B6AB5" w:rsidR="002B6AB5" w:rsidRPr="002B6AB5">
      <w:pPr>
        <w:tabs>
          <w:tab w:pos="4050" w:val="left"/>
        </w:tabs>
        <w:spacing w:after="0"/>
        <w:jc w:val="center"/>
        <w:rPr>
          <w:rFonts w:cs="Times New Roman" w:eastAsia="Times New Roman"/>
          <w:lang w:eastAsia="hr-HR"/>
        </w:rPr>
      </w:pPr>
    </w:p>
    <w:p w:rsidRDefault="002B6AB5" w:rsidP="002B6AB5" w:rsidR="002B6AB5" w:rsidRPr="002B6AB5">
      <w:pPr>
        <w:spacing w:after="0"/>
        <w:jc w:val="center"/>
        <w:rPr>
          <w:rFonts w:cs="Times New Roman" w:eastAsia="Times New Roman"/>
          <w:lang w:eastAsia="hr-HR"/>
        </w:rPr>
      </w:pPr>
      <w:r w:rsidRPr="002B6AB5">
        <w:rPr>
          <w:rFonts w:cs="Times New Roman" w:eastAsia="Times New Roman"/>
          <w:lang w:eastAsia="hr-HR"/>
        </w:rPr>
        <w:t>R J E Š E N J E</w:t>
      </w:r>
    </w:p>
    <w:p w:rsidRDefault="002B6AB5" w:rsidP="002B6AB5" w:rsidR="002B6AB5" w:rsidRPr="002B6AB5">
      <w:pPr>
        <w:spacing w:after="0"/>
        <w:jc w:val="center"/>
        <w:rPr>
          <w:rFonts w:cs="Times New Roman" w:eastAsia="Times New Roman"/>
          <w:b/>
          <w:lang w:eastAsia="hr-HR"/>
        </w:rPr>
      </w:pPr>
    </w:p>
    <w:p w:rsidRDefault="002B6AB5" w:rsidP="002B6AB5" w:rsidR="002B6AB5" w:rsidRPr="002B6AB5">
      <w:pPr>
        <w:spacing w:after="0"/>
        <w:ind w:firstLine="720"/>
        <w:jc w:val="both"/>
        <w:rPr>
          <w:rFonts w:cs="Times New Roman" w:eastAsia="Times New Roman"/>
          <w:lang w:eastAsia="hr-HR"/>
        </w:rPr>
      </w:pPr>
      <w:r w:rsidRPr="002B6AB5">
        <w:rPr>
          <w:rFonts w:cs="Times New Roman" w:eastAsia="Times New Roman"/>
          <w:lang w:eastAsia="hr-HR"/>
        </w:rPr>
        <w:t>Trgovački sud u Zagrebu, Stalna služba</w:t>
      </w:r>
      <w:r w:rsidRPr="002B6AB5">
        <w:rPr>
          <w:rFonts w:cs="Times New Roman" w:eastAsia="Times New Roman"/>
          <w:b/>
          <w:lang w:eastAsia="hr-HR"/>
        </w:rPr>
        <w:t>,</w:t>
      </w:r>
      <w:r w:rsidRPr="002B6AB5">
        <w:rPr>
          <w:rFonts w:cs="Times New Roman" w:eastAsia="Times New Roman"/>
          <w:lang w:eastAsia="hr-HR"/>
        </w:rPr>
        <w:t xml:space="preserve"> po sucu Jadranki Mađeruh, kao stečajnom sucu u stečajnom postupku nad dužnikom BIROSTROJ COMPUTERS d.o.o. Zagreb, Vincenta iz Kastva 10-12, OIB: 49799363762,  nakon ročišta radi izjašnjenja o prijedlogu za otvaranje stečajnog postupka, 9. svibnja 2016.</w:t>
      </w:r>
    </w:p>
    <w:p w:rsidRDefault="002B6AB5" w:rsidP="002B6AB5" w:rsidR="002B6AB5" w:rsidRPr="002B6AB5">
      <w:pPr>
        <w:spacing w:after="0"/>
        <w:rPr>
          <w:rFonts w:cs="Times New Roman" w:eastAsia="Times New Roman"/>
          <w:lang w:eastAsia="hr-HR"/>
        </w:rPr>
      </w:pPr>
    </w:p>
    <w:p w:rsidRDefault="002B6AB5" w:rsidP="002B6AB5" w:rsidR="002B6AB5" w:rsidRPr="002B6AB5">
      <w:pPr>
        <w:spacing w:after="0"/>
        <w:jc w:val="center"/>
        <w:rPr>
          <w:rFonts w:cs="Times New Roman" w:eastAsia="Times New Roman"/>
          <w:b/>
          <w:lang w:eastAsia="hr-HR"/>
        </w:rPr>
      </w:pPr>
      <w:r w:rsidRPr="002B6AB5">
        <w:rPr>
          <w:rFonts w:cs="Times New Roman" w:eastAsia="Times New Roman"/>
          <w:lang w:eastAsia="hr-HR"/>
        </w:rPr>
        <w:t>r i j e š i o     j e</w:t>
      </w:r>
    </w:p>
    <w:p w:rsidRDefault="002B6AB5" w:rsidP="002B6AB5" w:rsidR="002B6AB5" w:rsidRPr="002B6AB5">
      <w:pPr>
        <w:spacing w:after="0"/>
        <w:rPr>
          <w:rFonts w:cs="Times New Roman" w:eastAsia="Times New Roman"/>
          <w:lang w:eastAsia="hr-HR"/>
        </w:rPr>
      </w:pPr>
    </w:p>
    <w:p w:rsidRDefault="002B6AB5" w:rsidP="002B6AB5" w:rsidR="002B6AB5" w:rsidRPr="002B6AB5">
      <w:pPr>
        <w:numPr>
          <w:ilvl w:val="0"/>
          <w:numId w:val="47"/>
        </w:numPr>
        <w:spacing w:after="0"/>
        <w:jc w:val="both"/>
        <w:rPr>
          <w:rFonts w:cs="Times New Roman" w:eastAsia="Times New Roman"/>
          <w:lang w:eastAsia="hr-HR"/>
        </w:rPr>
      </w:pPr>
      <w:r w:rsidRPr="002B6AB5">
        <w:rPr>
          <w:rFonts w:cs="Times New Roman" w:eastAsia="Times New Roman"/>
          <w:lang w:eastAsia="hr-HR"/>
        </w:rPr>
        <w:t>Otvara se stečajni postupak nad dužnikom BIROSTROJ COMPUTERS d.o.o. Zagreb, Vincenta iz Kastva 10-12, OIB: 49799363762,  s danom 9. svibnja 2016. u 14,30 sati.</w:t>
      </w:r>
    </w:p>
    <w:p w:rsidRDefault="002B6AB5" w:rsidP="002B6AB5" w:rsidR="002B6AB5" w:rsidRPr="002B6AB5">
      <w:pPr>
        <w:spacing w:after="0"/>
        <w:jc w:val="both"/>
        <w:rPr>
          <w:rFonts w:cs="Times New Roman" w:eastAsia="Times New Roman"/>
          <w:lang w:eastAsia="hr-HR"/>
        </w:rPr>
      </w:pPr>
    </w:p>
    <w:p w:rsidRDefault="002B6AB5" w:rsidP="002B6AB5" w:rsidR="002B6AB5" w:rsidRPr="002B6AB5">
      <w:pPr>
        <w:numPr>
          <w:ilvl w:val="0"/>
          <w:numId w:val="47"/>
        </w:numPr>
        <w:spacing w:after="0"/>
        <w:jc w:val="both"/>
        <w:rPr>
          <w:rFonts w:cs="Times New Roman" w:eastAsia="Times New Roman"/>
          <w:lang w:eastAsia="hr-HR"/>
        </w:rPr>
      </w:pPr>
      <w:r w:rsidRPr="002B6AB5">
        <w:rPr>
          <w:rFonts w:cs="Times New Roman" w:eastAsia="Times New Roman"/>
          <w:lang w:eastAsia="hr-HR"/>
        </w:rPr>
        <w:t>Stečajnim upraviteljem se imenuje Marija Vujčić Turkulin, Zagreb, Vrtlarska 3, OIB: 22593287559.</w:t>
      </w:r>
    </w:p>
    <w:p w:rsidRDefault="002B6AB5" w:rsidP="002B6AB5" w:rsidR="002B6AB5" w:rsidRPr="002B6AB5">
      <w:pPr>
        <w:spacing w:after="0"/>
        <w:jc w:val="both"/>
        <w:rPr>
          <w:rFonts w:cs="Times New Roman" w:eastAsia="Times New Roman"/>
          <w:lang w:eastAsia="hr-HR"/>
        </w:rPr>
      </w:pPr>
    </w:p>
    <w:p w:rsidRDefault="002B6AB5" w:rsidP="002B6AB5" w:rsidR="002B6AB5" w:rsidRPr="002B6AB5">
      <w:pPr>
        <w:numPr>
          <w:ilvl w:val="0"/>
          <w:numId w:val="47"/>
        </w:numPr>
        <w:spacing w:after="0"/>
        <w:jc w:val="both"/>
        <w:rPr>
          <w:rFonts w:cs="Times New Roman" w:eastAsia="Times New Roman"/>
          <w:lang w:eastAsia="hr-HR"/>
        </w:rPr>
      </w:pPr>
      <w:r w:rsidRPr="002B6AB5">
        <w:rPr>
          <w:rFonts w:cs="Times New Roman" w:eastAsia="Times New Roman"/>
          <w:lang w:eastAsia="hr-HR"/>
        </w:rPr>
        <w:t>Pozivaju se stečajni vjerovnici viših isplatnih redova da u roku od 30 dana od isteka osmog dana od dana objave oglasa u Narodnim novinama prijave svoje novčane tražbine stečajnom upravitelju na adresu stečajnog upravitelja Marija Vujčić Turkulin, Zagreb, Vrtlarska 3, u skladu s pravilima Stečajnog zakona (NN br. 44/96, 29/99, 129/00, 123/03, 82/06, 116/10, 125/12, 133/12, dalje:SZ) o prijavi tražbina (čl. 54. i 173. SZ-a) u dva primjerka, s navedenom osnovom i visinom tražbina u kunama te brojem žiro računa ili drugog vjerovnikovog računa ako ga ima. Prijavi se u prijepisu prilažu isprave na kojima se zasniva tražbina. Ako se prijavljuju tražbine o kojima se vodi parnica u prijavi treba navesti sud pred kojim se vodi parnica s naznakom broja predmeta spisa toga suda. Vjerovnici su uz prijavu dužni dostaviti i dokaz o uplati sudske pristojbe u iznosu od 2 % od vrijednosti prijavljene tražbine (ali ne više od 500,00 kn) na žiro račun Državnog proračuna broj IBAN: HR1210010051863000160, model HR64, poziv na broj 5045-20735-84614.</w:t>
      </w:r>
    </w:p>
    <w:p w:rsidRDefault="002B6AB5" w:rsidP="002B6AB5" w:rsidR="002B6AB5" w:rsidRPr="002B6AB5">
      <w:pPr>
        <w:spacing w:after="0"/>
        <w:jc w:val="both"/>
        <w:rPr>
          <w:rFonts w:cs="Times New Roman" w:eastAsia="Times New Roman"/>
          <w:lang w:eastAsia="hr-HR"/>
        </w:rPr>
      </w:pPr>
    </w:p>
    <w:p w:rsidRDefault="002B6AB5" w:rsidP="002B6AB5" w:rsidR="002B6AB5" w:rsidRPr="002B6AB5">
      <w:pPr>
        <w:numPr>
          <w:ilvl w:val="0"/>
          <w:numId w:val="47"/>
        </w:numPr>
        <w:spacing w:after="0"/>
        <w:jc w:val="both"/>
        <w:rPr>
          <w:rFonts w:cs="Times New Roman" w:eastAsia="Times New Roman"/>
          <w:lang w:eastAsia="hr-HR"/>
        </w:rPr>
      </w:pPr>
      <w:r w:rsidRPr="002B6AB5">
        <w:rPr>
          <w:rFonts w:cs="Times New Roman" w:eastAsia="Times New Roman"/>
          <w:lang w:eastAsia="hr-HR"/>
        </w:rPr>
        <w:t xml:space="preserve">Pozivaju se razlučni i izlučni vjerovnici da u roku od 30 dana od isteka osmog dana od dana objave ovog oglasa na e-oglasnoj ploči ovog suda obavijeste stečajnog upravitelja o svojim pravima, sukladno odredbi čl. </w:t>
      </w:r>
      <w:smartTag w:element="metricconverter" w:uri="urn:schemas-microsoft-com:office:smarttags">
        <w:smartTagPr>
          <w:attr w:val="173. st" w:name="ProductID"/>
        </w:smartTagPr>
        <w:r w:rsidRPr="002B6AB5">
          <w:rPr>
            <w:rFonts w:cs="Times New Roman" w:eastAsia="Times New Roman"/>
            <w:lang w:eastAsia="hr-HR"/>
          </w:rPr>
          <w:t>173. st</w:t>
        </w:r>
      </w:smartTag>
      <w:r w:rsidRPr="002B6AB5">
        <w:rPr>
          <w:rFonts w:cs="Times New Roman" w:eastAsia="Times New Roman"/>
          <w:lang w:eastAsia="hr-HR"/>
        </w:rPr>
        <w:t xml:space="preserve">. 5. i.6. SZ-a. </w:t>
      </w:r>
    </w:p>
    <w:p w:rsidRDefault="002B6AB5" w:rsidP="002B6AB5" w:rsidR="002B6AB5" w:rsidRPr="002B6AB5">
      <w:pPr>
        <w:spacing w:after="0"/>
        <w:ind w:left="708"/>
        <w:jc w:val="both"/>
        <w:rPr>
          <w:rFonts w:cs="Times New Roman" w:eastAsia="Times New Roman"/>
          <w:lang w:eastAsia="hr-HR"/>
        </w:rPr>
      </w:pPr>
    </w:p>
    <w:p w:rsidRDefault="002B6AB5" w:rsidP="002B6AB5" w:rsidR="002B6AB5" w:rsidRPr="002B6AB5">
      <w:pPr>
        <w:numPr>
          <w:ilvl w:val="0"/>
          <w:numId w:val="47"/>
        </w:numPr>
        <w:spacing w:after="0"/>
        <w:jc w:val="both"/>
        <w:rPr>
          <w:rFonts w:cs="Times New Roman" w:eastAsia="Times New Roman"/>
          <w:lang w:eastAsia="hr-HR"/>
        </w:rPr>
      </w:pPr>
      <w:r w:rsidRPr="002B6AB5">
        <w:rPr>
          <w:rFonts w:cs="Times New Roman" w:eastAsia="Times New Roman"/>
          <w:lang w:eastAsia="hr-HR"/>
        </w:rPr>
        <w:t>Pozivaju se dužnikovi dužnici da svoje obveze bez odgode ispunjavaju stečajnom upravitelju za stečajnog dužnika.</w:t>
      </w:r>
    </w:p>
    <w:p w:rsidRDefault="002B6AB5" w:rsidP="002B6AB5" w:rsidR="002B6AB5" w:rsidRPr="002B6AB5">
      <w:pPr>
        <w:numPr>
          <w:ilvl w:val="0"/>
          <w:numId w:val="47"/>
        </w:numPr>
        <w:spacing w:after="0"/>
        <w:jc w:val="both"/>
        <w:rPr>
          <w:rFonts w:cs="Times New Roman" w:eastAsia="Times New Roman"/>
          <w:lang w:eastAsia="hr-HR"/>
        </w:rPr>
      </w:pPr>
      <w:r w:rsidRPr="002B6AB5">
        <w:rPr>
          <w:rFonts w:cs="Times New Roman" w:eastAsia="Times New Roman"/>
          <w:lang w:eastAsia="hr-HR"/>
        </w:rPr>
        <w:lastRenderedPageBreak/>
        <w:t>Stečajni postupak otvoren je 9. svibnja 2016. u 14,30 sati, kojeg dana je ovo rješenje i oglas o otvaranju stečajnog postupka oglašeno na e-oglasnoj ploči ovog suda.</w:t>
      </w:r>
    </w:p>
    <w:p w:rsidRDefault="002B6AB5" w:rsidP="002B6AB5" w:rsidR="002B6AB5" w:rsidRPr="002B6AB5">
      <w:pPr>
        <w:spacing w:after="0"/>
        <w:jc w:val="both"/>
        <w:rPr>
          <w:rFonts w:cs="Times New Roman" w:eastAsia="Times New Roman"/>
          <w:lang w:eastAsia="hr-HR"/>
        </w:rPr>
      </w:pPr>
    </w:p>
    <w:p w:rsidRDefault="002B6AB5" w:rsidP="002B6AB5" w:rsidR="002B6AB5" w:rsidRPr="002B6AB5">
      <w:pPr>
        <w:numPr>
          <w:ilvl w:val="0"/>
          <w:numId w:val="47"/>
        </w:numPr>
        <w:spacing w:after="0"/>
        <w:jc w:val="both"/>
        <w:rPr>
          <w:rFonts w:cs="Times New Roman" w:eastAsia="Times New Roman"/>
          <w:lang w:eastAsia="hr-HR"/>
        </w:rPr>
      </w:pPr>
      <w:r w:rsidRPr="002B6AB5">
        <w:rPr>
          <w:rFonts w:cs="Times New Roman" w:eastAsia="Times New Roman"/>
          <w:lang w:eastAsia="hr-HR"/>
        </w:rPr>
        <w:t xml:space="preserve">Otvaranje stečajnog postupka ima se upisati u Sudski registar kojem se dostavlja primjerak ovog rješenja na postupanje. </w:t>
      </w:r>
    </w:p>
    <w:p w:rsidRDefault="002B6AB5" w:rsidP="002B6AB5" w:rsidR="002B6AB5" w:rsidRPr="002B6AB5">
      <w:pPr>
        <w:spacing w:after="0"/>
        <w:jc w:val="both"/>
        <w:rPr>
          <w:rFonts w:cs="Times New Roman" w:eastAsia="Times New Roman"/>
          <w:lang w:eastAsia="hr-HR"/>
        </w:rPr>
      </w:pPr>
    </w:p>
    <w:p w:rsidRDefault="002B6AB5" w:rsidP="002B6AB5" w:rsidR="002B6AB5" w:rsidRPr="002B6AB5">
      <w:pPr>
        <w:numPr>
          <w:ilvl w:val="0"/>
          <w:numId w:val="47"/>
        </w:numPr>
        <w:spacing w:after="0"/>
        <w:jc w:val="both"/>
        <w:rPr>
          <w:rFonts w:cs="Times New Roman" w:eastAsia="Times New Roman"/>
          <w:lang w:eastAsia="hr-HR"/>
        </w:rPr>
      </w:pPr>
      <w:r w:rsidRPr="002B6AB5">
        <w:rPr>
          <w:rFonts w:cs="Times New Roman" w:eastAsia="Times New Roman"/>
          <w:lang w:eastAsia="hr-HR"/>
        </w:rPr>
        <w:t xml:space="preserve">Ročište vjerovnika, na kojem će se ispitati prijavljene tražbine (ispitno ročište) zakazuje se za </w:t>
      </w:r>
      <w:r w:rsidRPr="002B6AB5">
        <w:rPr>
          <w:rFonts w:cs="Times New Roman" w:eastAsia="Times New Roman"/>
          <w:b/>
          <w:lang w:eastAsia="hr-HR"/>
        </w:rPr>
        <w:t>8. srpnja 2016. s početkom u 9,00 sati</w:t>
      </w:r>
      <w:r w:rsidRPr="002B6AB5">
        <w:rPr>
          <w:rFonts w:cs="Times New Roman" w:eastAsia="Times New Roman"/>
          <w:lang w:eastAsia="hr-HR"/>
        </w:rPr>
        <w:t>, u sjedištu Stalne službe, Karlovac, Ljudevita Šestića 34, soba broj 5.</w:t>
      </w:r>
    </w:p>
    <w:p w:rsidRDefault="002B6AB5" w:rsidP="002B6AB5" w:rsidR="002B6AB5" w:rsidRPr="002B6AB5">
      <w:pPr>
        <w:spacing w:after="0"/>
        <w:jc w:val="both"/>
        <w:rPr>
          <w:rFonts w:cs="Times New Roman" w:eastAsia="Times New Roman"/>
          <w:lang w:eastAsia="hr-HR"/>
        </w:rPr>
      </w:pPr>
    </w:p>
    <w:p w:rsidRDefault="002B6AB5" w:rsidP="002B6AB5" w:rsidR="002B6AB5" w:rsidRPr="002B6AB5">
      <w:pPr>
        <w:numPr>
          <w:ilvl w:val="0"/>
          <w:numId w:val="47"/>
        </w:numPr>
        <w:spacing w:after="0"/>
        <w:jc w:val="both"/>
        <w:rPr>
          <w:rFonts w:cs="Times New Roman" w:eastAsia="Times New Roman"/>
          <w:lang w:eastAsia="hr-HR"/>
        </w:rPr>
      </w:pPr>
      <w:r w:rsidRPr="002B6AB5">
        <w:rPr>
          <w:rFonts w:cs="Times New Roman" w:eastAsia="Times New Roman"/>
          <w:lang w:eastAsia="hr-HR"/>
        </w:rPr>
        <w:t>Ročište vjerovnika na kojem će se na temelju izvješća stečajnog upravitelja odlučivati o daljnjem tijeku stečajnog postupka (izvještajno ročište-Skupština vjerovnika) održat će se isti dan na istom mjestu odmah po završetku ispitnog ročišta.</w:t>
      </w:r>
    </w:p>
    <w:p w:rsidRDefault="002B6AB5" w:rsidP="002B6AB5" w:rsidR="002B6AB5" w:rsidRPr="002B6AB5">
      <w:pPr>
        <w:spacing w:after="0"/>
        <w:ind w:left="708"/>
        <w:jc w:val="both"/>
        <w:rPr>
          <w:rFonts w:cs="Times New Roman" w:eastAsia="Times New Roman"/>
          <w:lang w:eastAsia="hr-HR"/>
        </w:rPr>
      </w:pPr>
    </w:p>
    <w:p w:rsidRDefault="002B6AB5" w:rsidP="002B6AB5" w:rsidR="002B6AB5" w:rsidRPr="002B6AB5">
      <w:pPr>
        <w:spacing w:after="0"/>
        <w:jc w:val="center"/>
        <w:rPr>
          <w:rFonts w:cs="Times New Roman" w:eastAsia="Times New Roman"/>
          <w:lang w:eastAsia="hr-HR"/>
        </w:rPr>
      </w:pPr>
      <w:r w:rsidRPr="002B6AB5">
        <w:rPr>
          <w:rFonts w:cs="Times New Roman" w:eastAsia="Times New Roman"/>
          <w:lang w:eastAsia="hr-HR"/>
        </w:rPr>
        <w:t>Obrazloženje</w:t>
      </w:r>
    </w:p>
    <w:p w:rsidRDefault="002B6AB5" w:rsidP="002B6AB5" w:rsidR="002B6AB5" w:rsidRPr="002B6AB5">
      <w:pPr>
        <w:spacing w:after="0"/>
        <w:rPr>
          <w:rFonts w:cs="Times New Roman" w:eastAsia="Times New Roman"/>
          <w:lang w:eastAsia="hr-HR"/>
        </w:rPr>
      </w:pPr>
    </w:p>
    <w:p w:rsidRDefault="002B6AB5" w:rsidP="002B6AB5" w:rsidR="002B6AB5" w:rsidRPr="002B6AB5">
      <w:pPr>
        <w:spacing w:after="0"/>
        <w:jc w:val="both"/>
        <w:rPr>
          <w:rFonts w:cs="Times New Roman" w:eastAsia="Times New Roman"/>
          <w:lang w:eastAsia="hr-HR"/>
        </w:rPr>
      </w:pPr>
      <w:r w:rsidRPr="002B6AB5">
        <w:rPr>
          <w:rFonts w:cs="Times New Roman" w:eastAsia="Times New Roman"/>
          <w:lang w:eastAsia="hr-HR"/>
        </w:rPr>
        <w:tab/>
        <w:t>Predlagatelj FINA, Regionalni centar Zagreb, podnio je ovom sudu dana 22. listopada 2014. prijedlog za otvaranje stečajnog postupka nad dužnikom BIROSTROJ COMPUTERS d.o.o. Zagreb, Vincenta iz Kastva 10-12, OIB: 49799363762.</w:t>
      </w:r>
    </w:p>
    <w:p w:rsidRDefault="002B6AB5" w:rsidP="002B6AB5" w:rsidR="002B6AB5" w:rsidRPr="002B6AB5">
      <w:pPr>
        <w:spacing w:after="0"/>
        <w:jc w:val="both"/>
        <w:rPr>
          <w:rFonts w:cs="Times New Roman" w:eastAsia="Times New Roman"/>
          <w:lang w:eastAsia="hr-HR"/>
        </w:rPr>
      </w:pPr>
    </w:p>
    <w:p w:rsidRDefault="002B6AB5" w:rsidP="002B6AB5" w:rsidR="002B6AB5" w:rsidRPr="002B6AB5">
      <w:pPr>
        <w:spacing w:after="0"/>
        <w:jc w:val="both"/>
        <w:rPr>
          <w:rFonts w:cs="Times New Roman" w:eastAsia="Times New Roman"/>
          <w:lang w:eastAsia="hr-HR"/>
        </w:rPr>
      </w:pPr>
      <w:r w:rsidRPr="002B6AB5">
        <w:rPr>
          <w:rFonts w:cs="Times New Roman" w:eastAsia="Times New Roman"/>
          <w:lang w:eastAsia="hr-HR"/>
        </w:rPr>
        <w:tab/>
        <w:t xml:space="preserve">Prijedlog je podnesen temeljem odredbe čl. 29. st. 5. Zakona o financijskom poslovanju i predstečajnoj nagodbi (Narodne novine broj 108/12, 144/12, 81/13, dalje:ZFPN) obzirom da je pravomoćnom odlukom od 30. srpnja 2014. poslovni broj klasa: UP-I/110/07/13-01/1808,, ur. broj: 04-06-14-1808-45 obustavljen postupak predstečajne nagodbe. </w:t>
      </w:r>
    </w:p>
    <w:p w:rsidRDefault="002B6AB5" w:rsidP="002B6AB5" w:rsidR="002B6AB5" w:rsidRPr="002B6AB5">
      <w:pPr>
        <w:spacing w:after="0"/>
        <w:jc w:val="both"/>
        <w:rPr>
          <w:rFonts w:cs="Times New Roman" w:eastAsia="Times New Roman"/>
          <w:lang w:eastAsia="hr-HR"/>
        </w:rPr>
      </w:pPr>
    </w:p>
    <w:p w:rsidRDefault="002B6AB5" w:rsidP="002B6AB5" w:rsidR="002B6AB5" w:rsidRPr="002B6AB5">
      <w:pPr>
        <w:spacing w:after="0"/>
        <w:jc w:val="both"/>
        <w:rPr>
          <w:rFonts w:cs="Times New Roman" w:eastAsia="Times New Roman"/>
          <w:lang w:eastAsia="hr-HR"/>
        </w:rPr>
      </w:pPr>
      <w:r w:rsidRPr="002B6AB5">
        <w:rPr>
          <w:rFonts w:cs="Times New Roman" w:eastAsia="Times New Roman"/>
          <w:lang w:eastAsia="hr-HR"/>
        </w:rPr>
        <w:tab/>
        <w:t xml:space="preserve">FINA je uz prijedlog za otvaranje stečajnog postupka nad dužnikom dostavila i potvrdu od 20. listopada 2014. iz koje proizlazi da dužnik u razdoblju dužem od 60 dana ima evidentirane neizvršene osnove za plaćanje (list 2 spisa). </w:t>
      </w:r>
    </w:p>
    <w:p w:rsidRDefault="002B6AB5" w:rsidP="002B6AB5" w:rsidR="002B6AB5" w:rsidRPr="002B6AB5">
      <w:pPr>
        <w:spacing w:after="0"/>
        <w:jc w:val="both"/>
        <w:rPr>
          <w:rFonts w:cs="Times New Roman" w:eastAsia="Times New Roman"/>
          <w:lang w:eastAsia="hr-HR"/>
        </w:rPr>
      </w:pPr>
    </w:p>
    <w:p w:rsidRDefault="002B6AB5" w:rsidP="002B6AB5" w:rsidR="002B6AB5" w:rsidRPr="002B6AB5">
      <w:pPr>
        <w:spacing w:after="0"/>
        <w:ind w:firstLine="708"/>
        <w:jc w:val="both"/>
        <w:rPr>
          <w:rFonts w:cs="Times New Roman" w:eastAsia="Times New Roman"/>
          <w:lang w:eastAsia="hr-HR"/>
        </w:rPr>
      </w:pPr>
      <w:r w:rsidRPr="002B6AB5">
        <w:rPr>
          <w:rFonts w:cs="Times New Roman" w:eastAsia="Times New Roman"/>
          <w:lang w:eastAsia="hr-HR"/>
        </w:rPr>
        <w:t>Rješenjem ovog suda poslovni broj St-846/14 od 12. travnja 2016. pokrenut je prethodni postupak radi utvrđivanja uvjeta za otvaranje stečajnog postupka, te je imenovan privremeni stečajni upravitelj, a dana 6. svibnja 2016. održano je ročište radi izjašnjenja o prijedlogu za otvaranje stečajnog postupka. Na ročište radi izjašnjenja o prijedlogu predlagatelj nije pristupio, a nije pristupio niti zakonski zastupnik</w:t>
      </w:r>
      <w:r w:rsidR="00357B8E">
        <w:rPr>
          <w:rFonts w:cs="Times New Roman" w:eastAsia="Times New Roman"/>
          <w:lang w:eastAsia="hr-HR"/>
        </w:rPr>
        <w:t xml:space="preserve"> dužnika</w:t>
      </w:r>
      <w:r w:rsidRPr="002B6AB5">
        <w:rPr>
          <w:rFonts w:cs="Times New Roman" w:eastAsia="Times New Roman"/>
          <w:lang w:eastAsia="hr-HR"/>
        </w:rPr>
        <w:t xml:space="preserve"> već se podneskom od 5. travnja 2016. očitovao kako se ne protivi otvaranju stečajnog postupka nad dužnikom.</w:t>
      </w:r>
    </w:p>
    <w:p w:rsidRDefault="002B6AB5" w:rsidP="002B6AB5" w:rsidR="002B6AB5" w:rsidRPr="002B6AB5">
      <w:pPr>
        <w:spacing w:after="0"/>
        <w:ind w:firstLine="708"/>
        <w:jc w:val="both"/>
        <w:rPr>
          <w:rFonts w:cs="Times New Roman" w:eastAsia="Times New Roman"/>
          <w:lang w:eastAsia="hr-HR"/>
        </w:rPr>
      </w:pPr>
    </w:p>
    <w:p w:rsidRDefault="002B6AB5" w:rsidP="002B6AB5" w:rsidR="002B6AB5" w:rsidRPr="002B6AB5">
      <w:pPr>
        <w:spacing w:after="0"/>
        <w:ind w:firstLine="708"/>
        <w:jc w:val="both"/>
        <w:rPr>
          <w:rFonts w:cs="Times New Roman" w:eastAsia="Times New Roman"/>
          <w:lang w:eastAsia="hr-HR"/>
        </w:rPr>
      </w:pPr>
      <w:r w:rsidRPr="002B6AB5">
        <w:rPr>
          <w:rFonts w:cs="Times New Roman" w:eastAsia="Times New Roman"/>
          <w:lang w:eastAsia="hr-HR"/>
        </w:rPr>
        <w:t>Iz izvješća privremenog stečajnog upravitelja proizlazi da prema potvrdi FINA-e od 22. travnja 2016. proizlazi blokada žiro računa dužnika koja traje duže od 60 dana, da dužnik nije podmirio svoje tražbine koje je trebao na temelju valjanih osnova za naplatu podmiriti, te da dužnik raspolaže sa imovinom koja se odnosi na zadužnicu na iznos od 203.537,63 kn izdanu od tvrtke NOLEX d.o.o., sitni inventar iz prokaznog popisa imovine. Predlaže otvoriti stečajni postupak s obzirom da postoji stečajni razlog i imovina za pokriće nužnih troškova otvorenog stečajnog postupka (list 84 do 86 spisa).</w:t>
      </w:r>
    </w:p>
    <w:p w:rsidRDefault="002B6AB5" w:rsidP="002B6AB5" w:rsidR="002B6AB5" w:rsidRPr="002B6AB5">
      <w:pPr>
        <w:spacing w:after="0"/>
        <w:ind w:firstLine="708"/>
        <w:jc w:val="both"/>
        <w:rPr>
          <w:rFonts w:cs="Times New Roman" w:eastAsia="Times New Roman"/>
          <w:lang w:eastAsia="hr-HR"/>
        </w:rPr>
      </w:pPr>
    </w:p>
    <w:p w:rsidRDefault="002B6AB5" w:rsidP="002B6AB5" w:rsidR="002B6AB5" w:rsidRPr="002B6AB5">
      <w:pPr>
        <w:spacing w:after="0"/>
        <w:ind w:firstLine="708"/>
        <w:jc w:val="both"/>
        <w:rPr>
          <w:rFonts w:cs="Times New Roman" w:eastAsia="Times New Roman"/>
          <w:lang w:eastAsia="hr-HR"/>
        </w:rPr>
      </w:pPr>
      <w:r w:rsidRPr="002B6AB5">
        <w:rPr>
          <w:rFonts w:cs="Times New Roman" w:eastAsia="Times New Roman"/>
          <w:lang w:eastAsia="hr-HR"/>
        </w:rPr>
        <w:lastRenderedPageBreak/>
        <w:t>Iz prokaznog popisa imovine proizlazi da dužnik ima imovinu koja se odnosi na pokretnine u ukupnoj vrijednosti od 45.880,79 kn te potraživanja u iznosu od 203.707,69 kn (list 87 do 95 spisa), s time da se iznos od 203.537,63 kn odnosi na potraživanje po zadužnici prema društvu NOLEX d.o.o.  (list 96 do 97 spisa).</w:t>
      </w:r>
    </w:p>
    <w:p w:rsidRDefault="002B6AB5" w:rsidP="002B6AB5" w:rsidR="002B6AB5" w:rsidRPr="002B6AB5">
      <w:pPr>
        <w:spacing w:after="0"/>
        <w:ind w:firstLine="708"/>
        <w:jc w:val="both"/>
        <w:rPr>
          <w:rFonts w:cs="Times New Roman" w:eastAsia="Times New Roman"/>
          <w:lang w:eastAsia="hr-HR"/>
        </w:rPr>
      </w:pPr>
    </w:p>
    <w:p w:rsidRDefault="002B6AB5" w:rsidP="002B6AB5" w:rsidR="002B6AB5" w:rsidRPr="002B6AB5">
      <w:pPr>
        <w:spacing w:after="0"/>
        <w:ind w:firstLine="708"/>
        <w:jc w:val="both"/>
        <w:rPr>
          <w:rFonts w:cs="Times New Roman" w:eastAsia="Times New Roman"/>
          <w:lang w:eastAsia="hr-HR"/>
        </w:rPr>
      </w:pPr>
      <w:r w:rsidRPr="002B6AB5">
        <w:rPr>
          <w:rFonts w:cs="Times New Roman" w:eastAsia="Times New Roman"/>
          <w:lang w:eastAsia="hr-HR"/>
        </w:rPr>
        <w:t>Iz potvrde FINA-e od 22. travnja 2016. proizlazi da dužnik u očevidniku redoslijeda osnova za plaćanje ima evidentirane neizvršene osnove za plaćanje u neprekinutom razdoblju od 631 dan (list 98 spisa).</w:t>
      </w:r>
    </w:p>
    <w:p w:rsidRDefault="002B6AB5" w:rsidP="002B6AB5" w:rsidR="002B6AB5" w:rsidRPr="002B6AB5">
      <w:pPr>
        <w:spacing w:after="0"/>
        <w:ind w:firstLine="708"/>
        <w:jc w:val="both"/>
        <w:rPr>
          <w:rFonts w:cs="Times New Roman" w:eastAsia="Times New Roman"/>
          <w:lang w:eastAsia="hr-HR"/>
        </w:rPr>
      </w:pPr>
    </w:p>
    <w:p w:rsidRDefault="002B6AB5" w:rsidP="002B6AB5" w:rsidR="002B6AB5" w:rsidRPr="002B6AB5">
      <w:pPr>
        <w:spacing w:after="0"/>
        <w:ind w:firstLine="708"/>
        <w:jc w:val="both"/>
        <w:rPr>
          <w:rFonts w:cs="Times New Roman" w:eastAsia="Times New Roman"/>
          <w:lang w:eastAsia="hr-HR"/>
        </w:rPr>
      </w:pPr>
      <w:r w:rsidRPr="002B6AB5">
        <w:rPr>
          <w:rFonts w:cs="Times New Roman" w:eastAsia="Times New Roman"/>
          <w:lang w:eastAsia="hr-HR"/>
        </w:rPr>
        <w:t xml:space="preserve">Iz potvrde FINA-e proizlazi da je ispunjen stečajni razlog nesposobnosti za plaćanje u smislu čl. </w:t>
      </w:r>
      <w:smartTag w:element="metricconverter" w:uri="urn:schemas-microsoft-com:office:smarttags">
        <w:smartTagPr>
          <w:attr w:val="4. st" w:name="ProductID"/>
        </w:smartTagPr>
        <w:r w:rsidRPr="002B6AB5">
          <w:rPr>
            <w:rFonts w:cs="Times New Roman" w:eastAsia="Times New Roman"/>
            <w:lang w:eastAsia="hr-HR"/>
          </w:rPr>
          <w:t>4. st</w:t>
        </w:r>
      </w:smartTag>
      <w:r w:rsidRPr="002B6AB5">
        <w:rPr>
          <w:rFonts w:cs="Times New Roman" w:eastAsia="Times New Roman"/>
          <w:lang w:eastAsia="hr-HR"/>
        </w:rPr>
        <w:t xml:space="preserve">. 7. SZ-a. </w:t>
      </w:r>
    </w:p>
    <w:p w:rsidRDefault="002B6AB5" w:rsidP="002B6AB5" w:rsidR="002B6AB5" w:rsidRPr="002B6AB5">
      <w:pPr>
        <w:spacing w:after="0"/>
        <w:ind w:firstLine="708"/>
        <w:jc w:val="both"/>
        <w:rPr>
          <w:rFonts w:cs="Times New Roman" w:eastAsia="Times New Roman"/>
          <w:lang w:eastAsia="hr-HR"/>
        </w:rPr>
      </w:pPr>
    </w:p>
    <w:p w:rsidRDefault="002B6AB5" w:rsidP="002B6AB5" w:rsidR="002B6AB5" w:rsidRPr="002B6AB5">
      <w:pPr>
        <w:spacing w:after="0"/>
        <w:ind w:firstLine="708"/>
        <w:jc w:val="both"/>
        <w:rPr>
          <w:rFonts w:cs="Times New Roman" w:eastAsia="Times New Roman"/>
          <w:lang w:eastAsia="hr-HR"/>
        </w:rPr>
      </w:pPr>
      <w:r w:rsidRPr="002B6AB5">
        <w:rPr>
          <w:rFonts w:cs="Times New Roman" w:eastAsia="Times New Roman"/>
          <w:lang w:eastAsia="hr-HR"/>
        </w:rPr>
        <w:t xml:space="preserve">Naime, dužnik ima evidentirane nepodmirene obveze u očevidniku redoslijeda osnova za plaćanje koji se vodi kod Financijske agencije u razdoblju duljem od 60 dana, a koje je trebalo, na temelju valjanih osnova za naplatu, bez daljnjeg pristanka dužnika naplatiti s bilo kojeg od njegovih računa, što proizlazi iz potvrde FINE do 22. travnja 2016. </w:t>
      </w:r>
    </w:p>
    <w:p w:rsidRDefault="002B6AB5" w:rsidP="002B6AB5" w:rsidR="002B6AB5" w:rsidRPr="002B6AB5">
      <w:pPr>
        <w:spacing w:after="0"/>
        <w:ind w:firstLine="708"/>
        <w:jc w:val="both"/>
        <w:rPr>
          <w:rFonts w:cs="Times New Roman" w:eastAsia="Times New Roman"/>
          <w:lang w:eastAsia="hr-HR"/>
        </w:rPr>
      </w:pPr>
    </w:p>
    <w:p w:rsidRDefault="002B6AB5" w:rsidP="002B6AB5" w:rsidR="002B6AB5" w:rsidRPr="002B6AB5">
      <w:pPr>
        <w:spacing w:after="0"/>
        <w:ind w:firstLine="708"/>
        <w:jc w:val="both"/>
        <w:rPr>
          <w:rFonts w:cs="Times New Roman" w:eastAsia="Times New Roman"/>
          <w:lang w:eastAsia="hr-HR"/>
        </w:rPr>
      </w:pPr>
      <w:r w:rsidRPr="002B6AB5">
        <w:rPr>
          <w:rFonts w:cs="Times New Roman" w:eastAsia="Times New Roman"/>
          <w:lang w:eastAsia="hr-HR"/>
        </w:rPr>
        <w:t xml:space="preserve">Slijedom navedenog, a temeljem čl. </w:t>
      </w:r>
      <w:smartTag w:element="metricconverter" w:uri="urn:schemas-microsoft-com:office:smarttags">
        <w:smartTagPr>
          <w:attr w:val="53. st" w:name="ProductID"/>
        </w:smartTagPr>
        <w:r w:rsidRPr="002B6AB5">
          <w:rPr>
            <w:rFonts w:cs="Times New Roman" w:eastAsia="Times New Roman"/>
            <w:lang w:eastAsia="hr-HR"/>
          </w:rPr>
          <w:t>53. st</w:t>
        </w:r>
      </w:smartTag>
      <w:r w:rsidRPr="002B6AB5">
        <w:rPr>
          <w:rFonts w:cs="Times New Roman" w:eastAsia="Times New Roman"/>
          <w:lang w:eastAsia="hr-HR"/>
        </w:rPr>
        <w:t>. 6., 54. i 55. SZ-a odlučeno je kao u izreci.</w:t>
      </w:r>
    </w:p>
    <w:p w:rsidRDefault="002B6AB5" w:rsidP="002B6AB5" w:rsidR="002B6AB5" w:rsidRPr="002B6AB5">
      <w:pPr>
        <w:spacing w:after="0"/>
        <w:jc w:val="both"/>
        <w:rPr>
          <w:rFonts w:cs="Times New Roman" w:eastAsia="Times New Roman"/>
          <w:lang w:eastAsia="hr-HR"/>
        </w:rPr>
      </w:pPr>
      <w:r w:rsidRPr="002B6AB5">
        <w:rPr>
          <w:rFonts w:cs="Times New Roman" w:eastAsia="Times New Roman"/>
          <w:lang w:eastAsia="hr-HR"/>
        </w:rPr>
        <w:tab/>
      </w:r>
      <w:r w:rsidRPr="002B6AB5">
        <w:rPr>
          <w:rFonts w:cs="Times New Roman" w:eastAsia="Times New Roman"/>
          <w:lang w:eastAsia="hr-HR"/>
        </w:rPr>
        <w:tab/>
      </w:r>
    </w:p>
    <w:p w:rsidRDefault="002B6AB5" w:rsidP="002B6AB5" w:rsidR="002B6AB5" w:rsidRPr="002B6AB5">
      <w:pPr>
        <w:spacing w:after="0"/>
        <w:jc w:val="center"/>
        <w:rPr>
          <w:rFonts w:cs="Times New Roman" w:eastAsia="Times New Roman"/>
          <w:lang w:eastAsia="hr-HR"/>
        </w:rPr>
      </w:pPr>
      <w:r w:rsidRPr="002B6AB5">
        <w:rPr>
          <w:rFonts w:cs="Times New Roman" w:eastAsia="Times New Roman"/>
          <w:lang w:eastAsia="hr-HR"/>
        </w:rPr>
        <w:t>U Karlovcu 9. svibnja 2016.</w:t>
      </w:r>
    </w:p>
    <w:p w:rsidRDefault="002B6AB5" w:rsidP="002B6AB5" w:rsidR="002B6AB5" w:rsidRPr="002B6AB5">
      <w:pPr>
        <w:spacing w:after="0"/>
        <w:jc w:val="both"/>
        <w:rPr>
          <w:rFonts w:cs="Times New Roman" w:eastAsia="Times New Roman"/>
          <w:lang w:eastAsia="hr-HR"/>
        </w:rPr>
      </w:pPr>
    </w:p>
    <w:p w:rsidRDefault="002B6AB5" w:rsidP="002B6AB5" w:rsidR="002B6AB5" w:rsidRPr="002B6AB5">
      <w:pPr>
        <w:spacing w:after="0"/>
        <w:ind w:left="6372"/>
        <w:jc w:val="both"/>
        <w:rPr>
          <w:rFonts w:cs="Times New Roman" w:eastAsia="Times New Roman"/>
          <w:lang w:eastAsia="hr-HR"/>
        </w:rPr>
      </w:pPr>
      <w:r w:rsidRPr="002B6AB5">
        <w:rPr>
          <w:rFonts w:cs="Times New Roman" w:eastAsia="Times New Roman"/>
          <w:lang w:eastAsia="hr-HR"/>
        </w:rPr>
        <w:t xml:space="preserve">  Stečajni sudac:</w:t>
      </w:r>
    </w:p>
    <w:p w:rsidRDefault="002B6AB5" w:rsidP="002B6AB5" w:rsidR="002B6AB5" w:rsidRPr="002B6AB5">
      <w:pPr>
        <w:spacing w:after="0"/>
        <w:jc w:val="center"/>
        <w:rPr>
          <w:rFonts w:cs="Times New Roman" w:eastAsia="Times New Roman"/>
          <w:lang w:eastAsia="hr-HR"/>
        </w:rPr>
      </w:pPr>
      <w:r w:rsidRPr="002B6AB5">
        <w:rPr>
          <w:rFonts w:cs="Times New Roman" w:eastAsia="Times New Roman"/>
          <w:lang w:eastAsia="hr-HR"/>
        </w:rPr>
        <w:t xml:space="preserve">                                                                        </w:t>
      </w:r>
      <w:r w:rsidRPr="002B6AB5">
        <w:rPr>
          <w:rFonts w:cs="Times New Roman" w:eastAsia="Times New Roman"/>
          <w:lang w:eastAsia="hr-HR"/>
        </w:rPr>
        <w:tab/>
        <w:t xml:space="preserve">     Jadranka Mađeruh</w:t>
      </w:r>
      <w:r>
        <w:rPr>
          <w:rFonts w:cs="Times New Roman" w:eastAsia="Times New Roman"/>
          <w:lang w:eastAsia="hr-HR"/>
        </w:rPr>
        <w:t>,v.r.</w:t>
      </w:r>
    </w:p>
    <w:p w:rsidRDefault="002B6AB5" w:rsidP="002B6AB5" w:rsidR="002B6AB5" w:rsidRPr="002B6AB5">
      <w:pPr>
        <w:spacing w:after="0"/>
        <w:jc w:val="center"/>
        <w:rPr>
          <w:rFonts w:cs="Times New Roman" w:eastAsia="Times New Roman"/>
          <w:lang w:eastAsia="hr-HR"/>
        </w:rPr>
      </w:pPr>
    </w:p>
    <w:p w:rsidRDefault="002B6AB5" w:rsidP="002B6AB5" w:rsidR="002B6AB5" w:rsidRPr="002B6AB5">
      <w:pPr>
        <w:spacing w:after="0"/>
        <w:rPr>
          <w:rFonts w:cs="Times New Roman" w:eastAsia="Times New Roman"/>
          <w:lang w:eastAsia="hr-HR"/>
        </w:rPr>
      </w:pPr>
      <w:r w:rsidRPr="002B6AB5">
        <w:rPr>
          <w:rFonts w:cs="Times New Roman" w:eastAsia="Times New Roman"/>
          <w:lang w:eastAsia="hr-HR"/>
        </w:rPr>
        <w:t>PRAVNA POUKA:</w:t>
      </w:r>
    </w:p>
    <w:p w:rsidRDefault="002B6AB5" w:rsidP="002B6AB5" w:rsidR="002B6AB5" w:rsidRPr="002B6AB5">
      <w:pPr>
        <w:tabs>
          <w:tab w:pos="6735" w:val="left"/>
        </w:tabs>
        <w:spacing w:after="0"/>
        <w:jc w:val="both"/>
        <w:rPr>
          <w:rFonts w:cs="Times New Roman" w:eastAsia="Times New Roman"/>
          <w:lang w:eastAsia="hr-HR"/>
        </w:rPr>
      </w:pPr>
      <w:r w:rsidRPr="002B6AB5">
        <w:rPr>
          <w:rFonts w:cs="Times New Roman" w:eastAsia="Times New Roman"/>
          <w:lang w:eastAsia="hr-HR"/>
        </w:rPr>
        <w:t xml:space="preserve">Protiv ovog rješenja žalbu može podnijeti osoba koja je bila zastupnik dužnika po Zakonu do dana nastupanja pravnih posljedica o otvaranju stečajnog postupka i dužnik pojedinac (čl. </w:t>
      </w:r>
      <w:smartTag w:element="metricconverter" w:uri="urn:schemas-microsoft-com:office:smarttags">
        <w:smartTagPr>
          <w:attr w:val="53. st" w:name="ProductID"/>
        </w:smartTagPr>
        <w:r w:rsidRPr="002B6AB5">
          <w:rPr>
            <w:rFonts w:cs="Times New Roman" w:eastAsia="Times New Roman"/>
            <w:lang w:eastAsia="hr-HR"/>
          </w:rPr>
          <w:t>53. st</w:t>
        </w:r>
      </w:smartTag>
      <w:r w:rsidRPr="002B6AB5">
        <w:rPr>
          <w:rFonts w:cs="Times New Roman" w:eastAsia="Times New Roman"/>
          <w:lang w:eastAsia="hr-HR"/>
        </w:rPr>
        <w:t>. 8. Stečajnog zakona). Žalba se podnosi pismeno u dva primjerka Visokom trgovačkom sudu Republike Hrvatske, putem ovog suda u roku od 8 dana računajući od dana primitka ovog rješenja. Žalba ne zadržava ovrhu ovog rješenja (čl. 11. SZ-a).</w:t>
      </w:r>
    </w:p>
    <w:p w:rsidRDefault="002B6AB5" w:rsidP="002B6AB5" w:rsidR="002B6AB5">
      <w:pPr>
        <w:spacing w:after="0"/>
        <w:rPr>
          <w:rFonts w:cs="Times New Roman" w:eastAsia="Times New Roman"/>
          <w:lang w:eastAsia="hr-HR"/>
        </w:rPr>
      </w:pPr>
    </w:p>
    <w:p w:rsidRDefault="002B6AB5" w:rsidP="002B6AB5" w:rsidR="002B6AB5" w:rsidRPr="002B6AB5">
      <w:pPr>
        <w:spacing w:after="0"/>
        <w:rPr>
          <w:rFonts w:cs="Times New Roman" w:eastAsia="Times New Roman"/>
          <w:lang w:eastAsia="hr-HR"/>
        </w:rPr>
      </w:pPr>
      <w:r>
        <w:rPr>
          <w:rFonts w:cs="Times New Roman" w:eastAsia="Times New Roman"/>
          <w:lang w:eastAsia="hr-HR"/>
        </w:rPr>
        <w:t xml:space="preserve">                                                                                      Za točnost otpravka-ovlašteni službenik:</w:t>
      </w:r>
    </w:p>
    <w:p w:rsidRDefault="002B6AB5" w:rsidP="002B6AB5" w:rsidR="002B6AB5" w:rsidRPr="002B6AB5">
      <w:pPr>
        <w:spacing w:after="0"/>
        <w:rPr>
          <w:rFonts w:cs="Times New Roman" w:eastAsia="Times New Roman"/>
          <w:lang w:eastAsia="hr-HR"/>
        </w:rPr>
      </w:pPr>
      <w:r>
        <w:rPr>
          <w:rFonts w:cs="Times New Roman" w:eastAsia="Times New Roman"/>
          <w:lang w:eastAsia="hr-HR"/>
        </w:rPr>
        <w:t xml:space="preserve">                                                                                                          Draženka Prpić</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6369384"/>
      <w:docPartObj>
        <w:docPartGallery w:val="Page Numbers (Top of Page)"/>
        <w:docPartUnique/>
      </w:docPartObj>
    </w:sdtPr>
    <w:sdtEndPr/>
    <w:sdtContent>
      <w:p w:rsidRDefault="002B6AB5" w:rsidR="002B6AB5">
        <w:pPr>
          <w:pStyle w:val="Zaglavlje"/>
          <w:jc w:val="center"/>
        </w:pPr>
        <w:r>
          <w:fldChar w:fldCharType="begin"/>
        </w:r>
        <w:r>
          <w:instrText>PAGE   \* MERGEFORMAT</w:instrText>
        </w:r>
        <w:r>
          <w:fldChar w:fldCharType="separate"/>
        </w:r>
        <w:r w:rsidR="008E602B">
          <w:t>1</w:t>
        </w:r>
        <w:r>
          <w:fldChar w:fldCharType="end"/>
        </w:r>
      </w:p>
    </w:sdtContent>
  </w:sdt>
  <w:p w:rsidRDefault="002B6AB5" w:rsidR="008333A9">
    <w:pPr>
      <w:pStyle w:val="Zaglavlje"/>
    </w:pPr>
    <w:r>
      <w:t>1 St-846/14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AB5"/>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B8E"/>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1AD2"/>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02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42583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St-846/2014-10</izvorni_sadrzaj>
    <derivirana_varijabla naziv="DomainObject.Oznaka_1">St-846/2014-10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2014.</izvorni_sadrzaj>
    <derivirana_varijabla naziv="DomainObject.Predmet.DatumOsnivanja_1">24.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St-846/2014</izvorni_sadrzaj>
    <derivirana_varijabla naziv="DomainObject.Predmet.OznakaBroj_1">St-846/2014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BIROSTROJ COMPUTERS d.o.o. zastupanog po punomoćniku Ivan Špoljar</izvorni_sadrzaj>
    <derivirana_varijabla naziv="DomainObject.Predmet.ProtustrankaFormated_1">  BIROSTROJ COMPUTERS d.o.o. zastupanog po punomoćniku Ivan Špoljar</derivirana_varijabla>
  </DomainObject.Predmet.ProtustrankaFormated>
  <DomainObject.Predmet.ProtustrankaFormatedOIB>
    <izvorni_sadrzaj>  BIROSTROJ COMPUTERS d.o.o., OIB 49799363762 zastupanog po punomoćniku Ivan Špoljar</izvorni_sadrzaj>
    <derivirana_varijabla naziv="DomainObject.Predmet.ProtustrankaFormatedOIB_1">  BIROSTROJ COMPUTERS d.o.o., OIB 49799363762 zastupanog po punomoćniku Ivan Špoljar</derivirana_varijabla>
  </DomainObject.Predmet.ProtustrankaFormatedOIB>
  <DomainObject.Predmet.ProtustrankaFormatedWithAdress>
    <izvorni_sadrzaj> BIROSTROJ COMPUTERS d.o.o., Vincenta iz Kastva,10 - 12, 10000 Zagreb zastupanog po punomoćniku Ivan Špoljar</izvorni_sadrzaj>
    <derivirana_varijabla naziv="DomainObject.Predmet.ProtustrankaFormatedWithAdress_1"> BIROSTROJ COMPUTERS d.o.o., Vincenta iz Kastva,10 - 12, 10000 Zagreb zastupanog po punomoćniku Ivan Špoljar</derivirana_varijabla>
  </DomainObject.Predmet.ProtustrankaFormatedWithAdress>
  <DomainObject.Predmet.ProtustrankaFormatedWithAdressOIB>
    <izvorni_sadrzaj> BIROSTROJ COMPUTERS d.o.o., OIB 49799363762, Vincenta iz Kastva,10 - 12, 10000 Zagreb zastupanog po punomoćniku Ivan Špoljar</izvorni_sadrzaj>
    <derivirana_varijabla naziv="DomainObject.Predmet.ProtustrankaFormatedWithAdressOIB_1"> BIROSTROJ COMPUTERS d.o.o., OIB 49799363762, Vincenta iz Kastva,10 - 12, 10000 Zagreb zastupanog po punomoćniku Ivan Špoljar</derivirana_varijabla>
  </DomainObject.Predmet.ProtustrankaFormatedWithAdressOIB>
  <DomainObject.Predmet.ProtustrankaWithAdress>
    <izvorni_sadrzaj>BIROSTROJ COMPUTERS d.o.o. Vincenta iz Kastva,10 - 12, 10000 Zagreb</izvorni_sadrzaj>
    <derivirana_varijabla naziv="DomainObject.Predmet.ProtustrankaWithAdress_1">BIROSTROJ COMPUTERS d.o.o. Vincenta iz Kastva,10 - 12, 10000 Zagreb</derivirana_varijabla>
  </DomainObject.Predmet.ProtustrankaWithAdress>
  <DomainObject.Predmet.ProtustrankaWithAdressOIB>
    <izvorni_sadrzaj>BIROSTROJ COMPUTERS d.o.o., OIB 49799363762, Vincenta iz Kastva,10 - 12, 10000 Zagreb</izvorni_sadrzaj>
    <derivirana_varijabla naziv="DomainObject.Predmet.ProtustrankaWithAdressOIB_1">BIROSTROJ COMPUTERS d.o.o., OIB 49799363762, Vincenta iz Kastva,10 - 12, 10000 Zagreb</derivirana_varijabla>
  </DomainObject.Predmet.ProtustrankaWithAdressOIB>
  <DomainObject.Predmet.ProtustrankaNazivFormated>
    <izvorni_sadrzaj>BIROSTROJ COMPUTERS d.o.o.</izvorni_sadrzaj>
    <derivirana_varijabla naziv="DomainObject.Predmet.ProtustrankaNazivFormated_1">BIROSTROJ COMPUTERS d.o.o.</derivirana_varijabla>
  </DomainObject.Predmet.ProtustrankaNazivFormated>
  <DomainObject.Predmet.ProtustrankaNazivFormatedOIB>
    <izvorni_sadrzaj>BIROSTROJ COMPUTERS d.o.o., OIB 49799363762</izvorni_sadrzaj>
    <derivirana_varijabla naziv="DomainObject.Predmet.ProtustrankaNazivFormatedOIB_1">BIROSTROJ COMPUTERS d.o.o., OIB 49799363762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BIROSTROJ COMPUTERS d.o.o. zastupanog po punomoćniku Ivan Špoljar</item>
    </izvorni_sadrzaj>
    <derivirana_varijabla naziv="DomainObject.Predmet.ProtuStrankaListFormated_1">
      <item>BIROSTROJ COMPUTERS d.o.o. zastupanog po punomoćniku Ivan Špoljar</item>
    </derivirana_varijabla>
  </DomainObject.Predmet.ProtuStrankaListFormated>
  <DomainObject.Predmet.ProtuStrankaListFormatedOIB>
    <izvorni_sadrzaj>
      <item>BIROSTROJ COMPUTERS d.o.o., OIB 49799363762 zastupanog po punomoćniku Ivan Špoljar</item>
    </izvorni_sadrzaj>
    <derivirana_varijabla naziv="DomainObject.Predmet.ProtuStrankaListFormatedOIB_1">
      <item>BIROSTROJ COMPUTERS d.o.o., OIB 49799363762 zastupanog po punomoćniku Ivan Špoljar</item>
    </derivirana_varijabla>
  </DomainObject.Predmet.ProtuStrankaListFormatedOIB>
  <DomainObject.Predmet.ProtuStrankaListFormatedWithAdress>
    <izvorni_sadrzaj>
      <item>BIROSTROJ COMPUTERS d.o.o., Vincenta iz Kastva,10 - 12, 10000 Zagreb zastupanog po punomoćniku Ivan Špoljar</item>
    </izvorni_sadrzaj>
    <derivirana_varijabla naziv="DomainObject.Predmet.ProtuStrankaListFormatedWithAdress_1">
      <item>BIROSTROJ COMPUTERS d.o.o., Vincenta iz Kastva,10 - 12, 10000 Zagreb zastupanog po punomoćniku Ivan Špoljar</item>
    </derivirana_varijabla>
  </DomainObject.Predmet.ProtuStrankaListFormatedWithAdress>
  <DomainObject.Predmet.ProtuStrankaListFormatedWithAdressOIB>
    <izvorni_sadrzaj>
      <item>BIROSTROJ COMPUTERS d.o.o., OIB 49799363762, Vincenta iz Kastva,10 - 12, 10000 Zagreb zastupanog po punomoćniku Ivan Špoljar</item>
    </izvorni_sadrzaj>
    <derivirana_varijabla naziv="DomainObject.Predmet.ProtuStrankaListFormatedWithAdressOIB_1">
      <item>BIROSTROJ COMPUTERS d.o.o., OIB 49799363762, Vincenta iz Kastva,10 - 12, 10000 Zagreb zastupanog po punomoćniku Ivan Špoljar</item>
    </derivirana_varijabla>
  </DomainObject.Predmet.ProtuStrankaListFormatedWithAdressOIB>
  <DomainObject.Predmet.ProtuStrankaListNazivFormated>
    <izvorni_sadrzaj>
      <item>BIROSTROJ COMPUTERS d.o.o.</item>
    </izvorni_sadrzaj>
    <derivirana_varijabla naziv="DomainObject.Predmet.ProtuStrankaListNazivFormated_1">
      <item>BIROSTROJ COMPUTERS d.o.o.</item>
    </derivirana_varijabla>
  </DomainObject.Predmet.ProtuStrankaListNazivFormated>
  <DomainObject.Predmet.ProtuStrankaListNazivFormatedOIB>
    <izvorni_sadrzaj>
      <item>BIROSTROJ COMPUTERS d.o.o., OIB 49799363762</item>
    </izvorni_sadrzaj>
    <derivirana_varijabla naziv="DomainObject.Predmet.ProtuStrankaListNazivFormatedOIB_1">
      <item>BIROSTROJ COMPUTERS d.o.o., OIB 49799363762</item>
    </derivirana_varijabla>
  </DomainObject.Predmet.ProtuStrankaListNazivFormatedOIB>
  <DomainObject.Predmet.OstaliListFormated>
    <izvorni_sadrzaj>
      <item>Ivan Špoljar punomoćnik sudionika u postupku BIROSTROJ COMPUTERS d.o.o.</item>
    </izvorni_sadrzaj>
    <derivirana_varijabla naziv="DomainObject.Predmet.OstaliListFormated_1">
      <item>Ivan Špoljar punomoćnik sudionika u postupku BIROSTROJ COMPUTERS d.o.o.</item>
    </derivirana_varijabla>
  </DomainObject.Predmet.OstaliListFormated>
  <DomainObject.Predmet.OstaliListFormatedOIB>
    <izvorni_sadrzaj>
      <item>Ivan Špoljar, OIB 40396137744 punomoćnik sudionika u postupku BIROSTROJ COMPUTERS d.o.o.</item>
    </izvorni_sadrzaj>
    <derivirana_varijabla naziv="DomainObject.Predmet.OstaliListFormatedOIB_1">
      <item>Ivan Špoljar, OIB 40396137744 punomoćnik sudionika u postupku BIROSTROJ COMPUTERS d.o.o.</item>
    </derivirana_varijabla>
  </DomainObject.Predmet.OstaliListFormatedOIB>
  <DomainObject.Predmet.OstaliListFormatedWithAdress>
    <izvorni_sadrzaj>
      <item>Ivan Špoljar, Podbrežje V. 21, 10000 Zagreb punomoćnik sudionika u postupku BIROSTROJ COMPUTERS d.o.o.</item>
    </izvorni_sadrzaj>
    <derivirana_varijabla naziv="DomainObject.Predmet.OstaliListFormatedWithAdress_1">
      <item>Ivan Špoljar, Podbrežje V. 21, 10000 Zagreb punomoćnik sudionika u postupku BIROSTROJ COMPUTERS d.o.o.</item>
    </derivirana_varijabla>
  </DomainObject.Predmet.OstaliListFormatedWithAdress>
  <DomainObject.Predmet.OstaliListFormatedWithAdressOIB>
    <izvorni_sadrzaj>
      <item>Ivan Špoljar, OIB 40396137744, Podbrežje V. 21, 10000 Zagreb punomoćnik sudionika u postupku BIROSTROJ COMPUTERS d.o.o.</item>
    </izvorni_sadrzaj>
    <derivirana_varijabla naziv="DomainObject.Predmet.OstaliListFormatedWithAdressOIB_1">
      <item>Ivan Špoljar, OIB 40396137744, Podbrežje V. 21, 10000 Zagreb punomoćnik sudionika u postupku BIROSTROJ COMPUTERS d.o.o.</item>
    </derivirana_varijabla>
  </DomainObject.Predmet.OstaliListFormatedWithAdressOIB>
  <DomainObject.Predmet.OstaliListNazivFormated>
    <izvorni_sadrzaj>
      <item>Ivan Špoljar</item>
    </izvorni_sadrzaj>
    <derivirana_varijabla naziv="DomainObject.Predmet.OstaliListNazivFormated_1">
      <item>Ivan Špoljar</item>
    </derivirana_varijabla>
  </DomainObject.Predmet.OstaliListNazivFormated>
  <DomainObject.Predmet.OstaliListNazivFormatedOIB>
    <izvorni_sadrzaj>
      <item>Ivan Špoljar, OIB 40396137744</item>
    </izvorni_sadrzaj>
    <derivirana_varijabla naziv="DomainObject.Predmet.OstaliListNazivFormatedOIB_1">
      <item>Ivan Špoljar, OIB 40396137744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St-846/2014-10</izvorni_sadrzaj>
    <derivirana_varijabla naziv="DomainObject.PoslovniBrojDokumenta_1">St-846/2014-10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BIROSTROJ COMPUTERS d.o.o.</izvorni_sadrzaj>
    <derivirana_varijabla naziv="DomainObject.Predmet.ProtustrankaIDrugi_1">BIROSTROJ COMPUTERS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BIROSTROJ COMPUTERS d.o.o., OIB 49799363762, Vincenta iz Kastva,10 - 12, 10000 Zagreb</izvorni_sadrzaj>
    <derivirana_varijabla naziv="DomainObject.Predmet.ProtustrankaIDrugiAdressOIB_1">BIROSTROJ COMPUTERS d.o.o., OIB 49799363762, Vincenta iz Kastva,10 - 12,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BIROSTROJ COMPUTERS d.o.o.</item>
      <item>Ivan Špoljar</item>
    </izvorni_sadrzaj>
    <derivirana_varijabla naziv="DomainObject.Predmet.SudioniciListNaziv_1">
      <item>FINA Regionalni centar Zagreb</item>
      <item>BIROSTROJ COMPUTERS d.o.o.</item>
      <item>Ivan Špoljar</item>
    </derivirana_varijabla>
  </DomainObject.Predmet.SudioniciListNaziv>
  <DomainObject.Predmet.SudioniciListAdressOIB>
    <izvorni_sadrzaj>
      <item>FINA Regionalni centar Zagreb, OIB 85821130368, Ulica grada Vukovara 70,10000 Zagreb</item>
      <item>BIROSTROJ COMPUTERS d.o.o., OIB 49799363762, Vincenta iz Kastva,10 - 12,10000 Zagreb</item>
      <item>Ivan Špoljar, OIB 40396137744, Podbrežje V. 21,10000 Zagreb</item>
    </izvorni_sadrzaj>
    <derivirana_varijabla naziv="DomainObject.Predmet.SudioniciListAdressOIB_1">
      <item>FINA Regionalni centar Zagreb, OIB 85821130368, Ulica grada Vukovara 70,10000 Zagreb</item>
      <item>BIROSTROJ COMPUTERS d.o.o., OIB 49799363762, Vincenta iz Kastva,10 - 12,10000 Zagreb</item>
      <item>Ivan Špoljar, OIB 40396137744, Podbrežje V. 21,10000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D6AB8D-277E-4115-80A8-F941CFC90C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5431</properties:Characters>
  <properties:Lines>128</properties:Lines>
  <properties:Paragraphs>35</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2016-05-09T11:11:00Z</dcterms:created>
  <dc:creator>Ratko Gospodnetić, ZI5 d.o.o. Zagreb</dc:creator>
  <dc:description>Ovaj predložak služi kao osnova za kreiranje novih eSPIS predložaka tijekom obrade sudskih dokumenata.</dc:description>
  <cp:lastModifiedBy>Draženka Prpić</cp:lastModifiedBy>
  <cp:lastPrinted>2016-05-09T11:16:00Z</cp:lastPrinted>
  <dcterms:modified xmlns:xsi="http://www.w3.org/2001/XMLSchema-instance" xsi:type="dcterms:W3CDTF">2016-05-09T11:18:00Z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St-846/2014-10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