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71c0" w14:paraId="20f71c0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800BA8" w:rsidRPr="00CA3232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800BA8" w:rsidRPr="00CA3232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800BA8" w:rsidRPr="00CA3232">
        <w:rPr>
          <w:rFonts w:hAnsi="Times New Roman" w:ascii="Times New Roman"/>
        </w:rPr>
        <w:t xml:space="preserve">, površine 7138 m2, i to: 33. Suvlasnički dio: 15/10000 ETAŽNO VLASNIŠTVO (E-33), </w:t>
      </w:r>
      <w:r w:rsidR="00800BA8" w:rsidRPr="00CA3232">
        <w:rPr>
          <w:rFonts w:eastAsia="Calibri" w:hAnsi="Times New Roman" w:ascii="Times New Roman"/>
        </w:rPr>
        <w:t>garaža G.5. u podrumu -1 zgrade M. Krušlina 14-24, neto korisne površine 21,08 m2, u nacrtu označenu plavom bojom, tržišne vrijednosti 99.400,00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800BA8" w:rsidRPr="00CA3232">
        <w:rPr>
          <w:rFonts w:eastAsia="Calibri" w:hAnsi="Times New Roman" w:ascii="Times New Roman"/>
        </w:rPr>
        <w:t xml:space="preserve">99.400,00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38184A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38184A">
        <w:t>,v.r.</w:t>
      </w:r>
    </w:p>
    <w:p w:rsidRDefault="0038184A" w:rsidP="00D338FD" w:rsidR="0038184A">
      <w:pPr>
        <w:pStyle w:val="Uvuenotijeloteksta"/>
        <w:ind w:firstLine="141" w:left="1983"/>
        <w:jc w:val="right"/>
      </w:pPr>
      <w:r>
        <w:t>Za točnost otpravka</w:t>
      </w:r>
    </w:p>
    <w:p w:rsidRDefault="0038184A" w:rsidP="00CE7DEC" w:rsidR="00CE7DEC" w:rsidRPr="0038184A">
      <w:pPr>
        <w:jc w:val="right"/>
        <w:rPr>
          <w:rFonts w:hAnsi="Times New Roman" w:ascii="Times New Roman"/>
        </w:rPr>
      </w:pPr>
      <w:r w:rsidRPr="0038184A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617" w:rsidR="001346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617" w:rsidR="0013461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617" w:rsidR="001346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38184A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134617">
          <w:rPr>
            <w:rFonts w:hAnsi="Times New Roman" w:ascii="Times New Roman"/>
          </w:rPr>
          <w:t>499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34617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8184A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1572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184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8184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184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8184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57CC1-F54D-4CFB-86E1-CCE068A43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4339</properties:Characters>
  <properties:Lines>105</properties:Lines>
  <properties:Paragraphs>51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2019-01-17T12:02:00Z</cp:lastPrinted>
  <dcterms:modified xmlns:xsi="http://www.w3.org/2001/XMLSchema-instance" xsi:type="dcterms:W3CDTF">2019-01-17T12:02:00Z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