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5d96" w14:paraId="a205d9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C2222">
        <w:rPr>
          <w:sz w:val="24"/>
        </w:rPr>
        <w:t>3608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B0C55">
        <w:rPr>
          <w:sz w:val="24"/>
        </w:rPr>
        <w:t>-5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B04C6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9B04C6" w:rsidRPr="00021061">
        <w:rPr>
          <w:sz w:val="24"/>
          <w:szCs w:val="24"/>
        </w:rPr>
        <w:t>80141708887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474F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2474F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387DC3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E86BB8" w:rsidRPr="00D77E5B">
        <w:rPr>
          <w:sz w:val="24"/>
          <w:szCs w:val="24"/>
        </w:rPr>
        <w:t>Očevidnik redoslijeda osnova za plaćanje</w:t>
      </w:r>
      <w:r w:rsidR="00EE43F3">
        <w:rPr>
          <w:sz w:val="24"/>
          <w:szCs w:val="24"/>
        </w:rPr>
        <w:t xml:space="preserve"> i Potvrdu o neizvršenim osnovama za plaćanje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B04C6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9B04C6" w:rsidRPr="00021061">
        <w:rPr>
          <w:sz w:val="24"/>
          <w:szCs w:val="24"/>
        </w:rPr>
        <w:t>80141708887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EE43F3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EE43F3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B0C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</w:t>
      </w:r>
      <w:r w:rsidR="00803109">
        <w:rPr>
          <w:sz w:val="24"/>
        </w:rPr>
        <w:t xml:space="preserve">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B0C55" w:rsidP="004B0C55" w:rsidR="004B0C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B0C55" w:rsidP="004B0C55" w:rsidR="00105245" w:rsidRPr="00B851F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17A5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0C5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474F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03109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04C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76656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3F3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2222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St-3608/2016-5</izvorni_sadrzaj>
    <derivirana_varijabla naziv="DomainObject.Oznaka_1">St-3608/2016-5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St-3608/2016-5</izvorni_sadrzaj>
    <derivirana_varijabla naziv="DomainObject.PoslovniBrojDokumenta_1">St-3608/2016-5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SAVIĆ MPU j.d.o.o. za mjeriteljstvo, trgovinu, usluge i ugostiteljstvo</item>
    </izvorni_sadrzaj>
    <derivirana_varijabla naziv="DomainObject.Predmet.SudioniciListNaziv_1">
      <item>FINA Regionalni centar Zagreb</item>
      <item>BRANKO SAVIĆ MPU j.d.o.o. za mjeriteljstvo, trgovinu, usluge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</izvorni_sadrzaj>
    <derivirana_varijabla naziv="DomainObject.Predmet.SudioniciListNazivOIB_1">
      <item>, OIB 85821130368</item>
      <item>, OIB 80141708887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635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2017-03-27T09:22:00Z</dcterms:created>
  <dc:creator>Korisnik</dc:creator>
  <cp:lastModifiedBy>Petra Čiček</cp:lastModifiedBy>
  <cp:lastPrinted>2017-03-28T09:18:00Z</cp:lastPrinted>
  <dcterms:modified xmlns:xsi="http://www.w3.org/2001/XMLSchema-instance" xsi:type="dcterms:W3CDTF">2017-03-28T09:18:00Z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