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224a" w14:paraId="9da224a" w:rsidRDefault="004C2F6D" w:rsidP="00D81414" w:rsidR="004C2F6D">
      <w:pPr>
        <w:jc w:val="right"/>
        <w15:collapsed w:val="false"/>
      </w:pPr>
      <w:bookmarkStart w:name="_GoBack" w:id="0"/>
      <w:bookmarkEnd w:id="0"/>
      <w:proofErr w:type="spellStart"/>
      <w:r>
        <w:t>1</w:t>
      </w:r>
      <w:r w:rsidR="00BA708C">
        <w:t>3</w:t>
      </w:r>
      <w:proofErr w:type="spellEnd"/>
      <w:r>
        <w:t xml:space="preserve"> St-</w:t>
      </w:r>
      <w:proofErr w:type="spellStart"/>
      <w:r w:rsidR="0028735A">
        <w:t>1569</w:t>
      </w:r>
      <w:proofErr w:type="spellEnd"/>
      <w:r w:rsidR="0028735A">
        <w:t>/</w:t>
      </w:r>
      <w:proofErr w:type="spellStart"/>
      <w:r w:rsidR="0028735A">
        <w:t>17</w:t>
      </w:r>
      <w:proofErr w:type="spellEnd"/>
      <w:r w:rsidR="0028735A">
        <w:t>-</w:t>
      </w:r>
      <w:proofErr w:type="spellStart"/>
      <w:r w:rsidR="0028735A">
        <w:t>10</w:t>
      </w:r>
      <w:proofErr w:type="spellEnd"/>
    </w:p>
    <w:p w:rsidRDefault="004C2F6D" w:rsidP="004C2F6D" w:rsidR="004C2F6D">
      <w:r>
        <w:t xml:space="preserve">              </w:t>
      </w:r>
    </w:p>
    <w:p w:rsidRDefault="004C2F6D" w:rsidP="004C2F6D" w:rsidR="004C2F6D"/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3573E1" w:rsidR="003573E1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4C2F6D" w:rsidP="004C2F6D" w:rsidR="004C2F6D">
      <w:r>
        <w:t xml:space="preserve">     </w:t>
      </w:r>
    </w:p>
    <w:p w:rsidRDefault="003E3B9B" w:rsidP="004C2F6D" w:rsidR="003E3B9B"/>
    <w:p w:rsidRDefault="004C2F6D" w:rsidP="004C2F6D" w:rsidR="004C2F6D"/>
    <w:p w:rsidRDefault="003573E1" w:rsidP="00D81414" w:rsidR="004C2F6D">
      <w:pPr>
        <w:jc w:val="center"/>
      </w:pPr>
      <w:r>
        <w:t>U   IME   REPUB</w:t>
      </w:r>
      <w:r w:rsidR="004C2F6D">
        <w:t>LIKE   HRVATSKE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4C2F6D" w:rsidP="004C2F6D" w:rsidR="004C2F6D"/>
    <w:p w:rsidRDefault="003573E1" w:rsidP="00D81414" w:rsidR="004C2F6D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 xml:space="preserve">, u </w:t>
      </w:r>
      <w:r w:rsidR="00D81414">
        <w:t xml:space="preserve">skraćenom </w:t>
      </w:r>
      <w:r w:rsidR="004C2F6D">
        <w:t xml:space="preserve">stečajnom </w:t>
      </w:r>
      <w:r w:rsidR="00D81414">
        <w:t xml:space="preserve">postupku </w:t>
      </w:r>
      <w:r w:rsidR="004C2F6D">
        <w:t>nad stečajnim dužnikom</w:t>
      </w:r>
      <w:r w:rsidR="0028735A">
        <w:t xml:space="preserve"> </w:t>
      </w:r>
      <w:proofErr w:type="spellStart"/>
      <w:r w:rsidR="0028735A">
        <w:t>JEL</w:t>
      </w:r>
      <w:proofErr w:type="spellEnd"/>
      <w:r w:rsidR="0028735A">
        <w:t xml:space="preserve">-CER d.o.o. za knjigovodstvene usluge Kutina, kralja Petra Krešimira IV broj </w:t>
      </w:r>
      <w:proofErr w:type="spellStart"/>
      <w:r w:rsidR="0028735A">
        <w:t>59</w:t>
      </w:r>
      <w:proofErr w:type="spellEnd"/>
      <w:r w:rsidR="0028735A">
        <w:t xml:space="preserve">, </w:t>
      </w:r>
      <w:proofErr w:type="spellStart"/>
      <w:r w:rsidR="0028735A">
        <w:t>MBS</w:t>
      </w:r>
      <w:proofErr w:type="spellEnd"/>
      <w:r w:rsidR="0028735A">
        <w:t xml:space="preserve"> </w:t>
      </w:r>
      <w:proofErr w:type="spellStart"/>
      <w:r w:rsidR="0028735A">
        <w:t>080060148</w:t>
      </w:r>
      <w:proofErr w:type="spellEnd"/>
      <w:r w:rsidR="0028735A">
        <w:t xml:space="preserve">, </w:t>
      </w:r>
      <w:proofErr w:type="spellStart"/>
      <w:r w:rsidR="0028735A">
        <w:t>OIB</w:t>
      </w:r>
      <w:proofErr w:type="spellEnd"/>
      <w:r w:rsidR="0028735A">
        <w:t xml:space="preserve"> </w:t>
      </w:r>
      <w:proofErr w:type="spellStart"/>
      <w:r w:rsidR="0028735A">
        <w:t>06192323046</w:t>
      </w:r>
      <w:proofErr w:type="spellEnd"/>
      <w:r w:rsidR="0028735A">
        <w:t>,</w:t>
      </w:r>
      <w:r w:rsidR="004C2F6D">
        <w:t xml:space="preserve"> </w:t>
      </w:r>
      <w:r w:rsidR="00D81414">
        <w:t>odlučujući o žalbi stečajnog dužnika</w:t>
      </w:r>
      <w:r w:rsidR="00B12C7F">
        <w:t>, p</w:t>
      </w:r>
      <w:r w:rsidR="00D81414">
        <w:t>rotiv rj</w:t>
      </w:r>
      <w:r w:rsidR="004D29E2">
        <w:t xml:space="preserve">ešenja ovoga suda poslovni broj </w:t>
      </w:r>
      <w:r w:rsidR="00D81414">
        <w:t xml:space="preserve"> St-</w:t>
      </w:r>
      <w:proofErr w:type="spellStart"/>
      <w:r w:rsidR="0028735A">
        <w:t>702</w:t>
      </w:r>
      <w:proofErr w:type="spellEnd"/>
      <w:r w:rsidR="0028735A">
        <w:t>/</w:t>
      </w:r>
      <w:proofErr w:type="spellStart"/>
      <w:r w:rsidR="0028735A">
        <w:t>17</w:t>
      </w:r>
      <w:proofErr w:type="spellEnd"/>
      <w:r w:rsidR="0028735A">
        <w:t xml:space="preserve">-4 od </w:t>
      </w:r>
      <w:proofErr w:type="spellStart"/>
      <w:r w:rsidR="0028735A">
        <w:t>20</w:t>
      </w:r>
      <w:proofErr w:type="spellEnd"/>
      <w:r w:rsidR="0028735A">
        <w:t>. listopada</w:t>
      </w:r>
      <w:r w:rsidR="00B12C7F">
        <w:t xml:space="preserve"> </w:t>
      </w:r>
      <w:r w:rsidR="00D81414">
        <w:t xml:space="preserve"> </w:t>
      </w:r>
      <w:proofErr w:type="spellStart"/>
      <w:r w:rsidR="00D81414">
        <w:t>2017</w:t>
      </w:r>
      <w:proofErr w:type="spellEnd"/>
      <w:r w:rsidR="00D81414">
        <w:t>.</w:t>
      </w:r>
      <w:r w:rsidR="00260D71">
        <w:t>,</w:t>
      </w:r>
      <w:r w:rsidR="00D81414">
        <w:t xml:space="preserve"> </w:t>
      </w:r>
      <w:r w:rsidR="00FE05A1">
        <w:t xml:space="preserve">dana </w:t>
      </w:r>
      <w:proofErr w:type="spellStart"/>
      <w:r w:rsidR="00FE05A1">
        <w:t>18</w:t>
      </w:r>
      <w:proofErr w:type="spellEnd"/>
      <w:r w:rsidR="00FE05A1">
        <w:t xml:space="preserve">. prosinca </w:t>
      </w:r>
      <w:proofErr w:type="spellStart"/>
      <w:r w:rsidR="00FE05A1">
        <w:t>2017</w:t>
      </w:r>
      <w:proofErr w:type="spellEnd"/>
      <w:r w:rsidR="00FE05A1">
        <w:t xml:space="preserve">. </w:t>
      </w:r>
    </w:p>
    <w:p w:rsidRDefault="004C2F6D" w:rsidP="004C2F6D" w:rsidR="004C2F6D"/>
    <w:p w:rsidRDefault="0081054B" w:rsidP="004C2F6D" w:rsidR="0081054B"/>
    <w:p w:rsidRDefault="004C2F6D" w:rsidP="00D81414" w:rsidR="004C2F6D">
      <w:pPr>
        <w:jc w:val="center"/>
      </w:pPr>
      <w:r>
        <w:t>r i j e š i o     j e</w:t>
      </w:r>
    </w:p>
    <w:p w:rsidRDefault="004C2F6D" w:rsidP="004C2F6D" w:rsidR="004C2F6D"/>
    <w:p w:rsidRDefault="0081054B" w:rsidP="004C2F6D" w:rsidR="0081054B"/>
    <w:p w:rsidRDefault="00C818CE" w:rsidP="00260D71" w:rsidR="00C818CE">
      <w:pPr>
        <w:ind w:left="567"/>
        <w:jc w:val="both"/>
      </w:pPr>
      <w:r>
        <w:t xml:space="preserve">Odbacuje se žalba </w:t>
      </w:r>
      <w:r w:rsidR="006A28C8">
        <w:t>dužnika</w:t>
      </w:r>
      <w:r w:rsidR="00FE05A1">
        <w:t xml:space="preserve"> </w:t>
      </w:r>
      <w:proofErr w:type="spellStart"/>
      <w:r w:rsidR="0028735A">
        <w:t>JEL</w:t>
      </w:r>
      <w:proofErr w:type="spellEnd"/>
      <w:r w:rsidR="0028735A">
        <w:t xml:space="preserve">-CER d.o.o. za knjigovodstvene usluge Kutina, kralja Petra Krešimira IV broj </w:t>
      </w:r>
      <w:proofErr w:type="spellStart"/>
      <w:r w:rsidR="0028735A">
        <w:t>59</w:t>
      </w:r>
      <w:proofErr w:type="spellEnd"/>
      <w:r w:rsidR="0028735A">
        <w:t xml:space="preserve">, </w:t>
      </w:r>
      <w:proofErr w:type="spellStart"/>
      <w:r w:rsidR="0028735A">
        <w:t>MBS</w:t>
      </w:r>
      <w:proofErr w:type="spellEnd"/>
      <w:r w:rsidR="0028735A">
        <w:t xml:space="preserve"> </w:t>
      </w:r>
      <w:proofErr w:type="spellStart"/>
      <w:r w:rsidR="0028735A">
        <w:t>080060148</w:t>
      </w:r>
      <w:proofErr w:type="spellEnd"/>
      <w:r w:rsidR="0028735A">
        <w:t xml:space="preserve">, </w:t>
      </w:r>
      <w:proofErr w:type="spellStart"/>
      <w:r w:rsidR="0028735A">
        <w:t>OIB</w:t>
      </w:r>
      <w:proofErr w:type="spellEnd"/>
      <w:r w:rsidR="0028735A">
        <w:t xml:space="preserve"> </w:t>
      </w:r>
      <w:proofErr w:type="spellStart"/>
      <w:r w:rsidR="0028735A">
        <w:t>06192323046</w:t>
      </w:r>
      <w:proofErr w:type="spellEnd"/>
      <w:r w:rsidR="006A28C8">
        <w:t>,</w:t>
      </w:r>
      <w:r>
        <w:t xml:space="preserve"> protiv rješenja Trgovačkog suda u Osijeku poslovnog broja </w:t>
      </w:r>
      <w:r w:rsidR="006A28C8">
        <w:t>poslovni broj</w:t>
      </w:r>
      <w:r>
        <w:t xml:space="preserve"> St-</w:t>
      </w:r>
      <w:proofErr w:type="spellStart"/>
      <w:r w:rsidR="004D5FA8">
        <w:t>702</w:t>
      </w:r>
      <w:proofErr w:type="spellEnd"/>
      <w:r w:rsidR="004D5FA8">
        <w:t>/</w:t>
      </w:r>
      <w:proofErr w:type="spellStart"/>
      <w:r w:rsidR="004D5FA8">
        <w:t>17</w:t>
      </w:r>
      <w:proofErr w:type="spellEnd"/>
      <w:r w:rsidR="004D5FA8">
        <w:t xml:space="preserve">-4 od </w:t>
      </w:r>
      <w:proofErr w:type="spellStart"/>
      <w:r w:rsidR="004D5FA8">
        <w:t>20</w:t>
      </w:r>
      <w:proofErr w:type="spellEnd"/>
      <w:r w:rsidR="004D5FA8">
        <w:t>. listopada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6A28C8">
        <w:t xml:space="preserve">, kao nedopuštena. </w:t>
      </w:r>
      <w:r>
        <w:t xml:space="preserve"> </w:t>
      </w:r>
    </w:p>
    <w:p w:rsidRDefault="004C2F6D" w:rsidP="004C2F6D" w:rsidR="004C2F6D"/>
    <w:p w:rsidRDefault="004C2F6D" w:rsidP="00260D71" w:rsidR="004C2F6D">
      <w:pPr>
        <w:jc w:val="center"/>
      </w:pPr>
      <w:r>
        <w:t>Obrazloženje</w:t>
      </w:r>
    </w:p>
    <w:p w:rsidRDefault="004C2F6D" w:rsidP="004C2F6D" w:rsidR="004C2F6D"/>
    <w:p w:rsidRDefault="0081054B" w:rsidP="004C2F6D" w:rsidR="0081054B"/>
    <w:p w:rsidRDefault="00260D71" w:rsidP="00260D71" w:rsidR="00066E53">
      <w:pPr>
        <w:ind w:firstLine="708"/>
        <w:jc w:val="both"/>
      </w:pPr>
      <w:r>
        <w:t>Rješenj</w:t>
      </w:r>
      <w:r w:rsidR="00066E53">
        <w:t>em</w:t>
      </w:r>
      <w:r>
        <w:t xml:space="preserve"> ovoga suda posl</w:t>
      </w:r>
      <w:r w:rsidR="00066E53">
        <w:t xml:space="preserve">ovni broj </w:t>
      </w:r>
      <w:proofErr w:type="spellStart"/>
      <w:r w:rsidR="00066E53">
        <w:t>20</w:t>
      </w:r>
      <w:proofErr w:type="spellEnd"/>
      <w:r w:rsidR="00066E53">
        <w:t xml:space="preserve"> St-</w:t>
      </w:r>
      <w:proofErr w:type="spellStart"/>
      <w:r w:rsidR="004D5FA8">
        <w:t>702</w:t>
      </w:r>
      <w:proofErr w:type="spellEnd"/>
      <w:r w:rsidR="004D5FA8">
        <w:t>/</w:t>
      </w:r>
      <w:proofErr w:type="spellStart"/>
      <w:r w:rsidR="004D5FA8">
        <w:t>17</w:t>
      </w:r>
      <w:proofErr w:type="spellEnd"/>
      <w:r w:rsidR="004D5FA8">
        <w:t xml:space="preserve">-4 od </w:t>
      </w:r>
      <w:proofErr w:type="spellStart"/>
      <w:r w:rsidR="004D5FA8">
        <w:t>20</w:t>
      </w:r>
      <w:proofErr w:type="spellEnd"/>
      <w:r w:rsidR="004D5FA8">
        <w:t>. listopada</w:t>
      </w:r>
      <w:r w:rsidR="00561CE8">
        <w:t xml:space="preserve"> </w:t>
      </w:r>
      <w:proofErr w:type="spellStart"/>
      <w:r w:rsidR="00066E53">
        <w:t>2017</w:t>
      </w:r>
      <w:proofErr w:type="spellEnd"/>
      <w:r>
        <w:t>. otvoren je</w:t>
      </w:r>
      <w:r w:rsidR="00066E53">
        <w:t xml:space="preserve"> i istovremeno zaključen</w:t>
      </w:r>
      <w:r>
        <w:t xml:space="preserve"> skraćeni stečajni postupak </w:t>
      </w:r>
      <w:r w:rsidR="004C2F6D">
        <w:t xml:space="preserve">nad dužnikom </w:t>
      </w:r>
      <w:proofErr w:type="spellStart"/>
      <w:r w:rsidR="004D5FA8">
        <w:t>JEL</w:t>
      </w:r>
      <w:proofErr w:type="spellEnd"/>
      <w:r w:rsidR="004D5FA8">
        <w:t xml:space="preserve">-CER d.o.o. za knjigovodstvene usluge Kutina, kralja Petra Krešimira IV broj </w:t>
      </w:r>
      <w:proofErr w:type="spellStart"/>
      <w:r w:rsidR="004D5FA8">
        <w:t>59</w:t>
      </w:r>
      <w:proofErr w:type="spellEnd"/>
      <w:r w:rsidR="004D5FA8">
        <w:t xml:space="preserve">, </w:t>
      </w:r>
      <w:proofErr w:type="spellStart"/>
      <w:r w:rsidR="004D5FA8">
        <w:t>MBS</w:t>
      </w:r>
      <w:proofErr w:type="spellEnd"/>
      <w:r w:rsidR="004D5FA8">
        <w:t xml:space="preserve"> </w:t>
      </w:r>
      <w:proofErr w:type="spellStart"/>
      <w:r w:rsidR="004D5FA8">
        <w:t>080060148</w:t>
      </w:r>
      <w:proofErr w:type="spellEnd"/>
      <w:r w:rsidR="004D5FA8">
        <w:t xml:space="preserve">, </w:t>
      </w:r>
      <w:proofErr w:type="spellStart"/>
      <w:r w:rsidR="004D5FA8">
        <w:t>OIB</w:t>
      </w:r>
      <w:proofErr w:type="spellEnd"/>
      <w:r w:rsidR="004D5FA8">
        <w:t xml:space="preserve"> </w:t>
      </w:r>
      <w:proofErr w:type="spellStart"/>
      <w:r w:rsidR="004D5FA8">
        <w:t>06192323046</w:t>
      </w:r>
      <w:proofErr w:type="spellEnd"/>
      <w:r>
        <w:t>,</w:t>
      </w:r>
      <w:r w:rsidR="00066E53">
        <w:t xml:space="preserve"> a</w:t>
      </w:r>
      <w:r>
        <w:t xml:space="preserve"> za stečajnog upravitelja</w:t>
      </w:r>
      <w:r w:rsidR="00066E53">
        <w:t xml:space="preserve"> dužnika ime</w:t>
      </w:r>
      <w:r>
        <w:t>novan</w:t>
      </w:r>
      <w:r w:rsidR="00066E53">
        <w:t>a</w:t>
      </w:r>
      <w:r>
        <w:t xml:space="preserve"> je</w:t>
      </w:r>
      <w:r w:rsidR="00066E53">
        <w:t xml:space="preserve"> </w:t>
      </w:r>
      <w:r w:rsidR="004D5FA8">
        <w:t xml:space="preserve">Sabina Lalić iz Osijeka, </w:t>
      </w:r>
      <w:proofErr w:type="spellStart"/>
      <w:r w:rsidR="004D5FA8">
        <w:t>Gundulićeva</w:t>
      </w:r>
      <w:proofErr w:type="spellEnd"/>
      <w:r w:rsidR="004D5FA8">
        <w:t xml:space="preserve"> 5, </w:t>
      </w:r>
      <w:proofErr w:type="spellStart"/>
      <w:r w:rsidR="004D5FA8">
        <w:t>OIB</w:t>
      </w:r>
      <w:proofErr w:type="spellEnd"/>
      <w:r w:rsidR="004D5FA8">
        <w:t xml:space="preserve"> </w:t>
      </w:r>
      <w:proofErr w:type="spellStart"/>
      <w:r w:rsidR="004D5FA8">
        <w:t>09145874795</w:t>
      </w:r>
      <w:proofErr w:type="spellEnd"/>
      <w:r w:rsidR="004D5FA8">
        <w:t>.</w:t>
      </w:r>
    </w:p>
    <w:p w:rsidRDefault="00260D71" w:rsidP="00260D71" w:rsidR="00260D71">
      <w:pPr>
        <w:ind w:firstLine="708"/>
        <w:jc w:val="both"/>
      </w:pPr>
      <w:r>
        <w:t xml:space="preserve"> </w:t>
      </w:r>
    </w:p>
    <w:p w:rsidRDefault="00260D71" w:rsidP="001431D1" w:rsidR="009061C1">
      <w:pPr>
        <w:ind w:firstLine="708"/>
        <w:jc w:val="both"/>
        <w:rPr>
          <w:lang w:eastAsia="hr-HR"/>
        </w:rPr>
      </w:pPr>
      <w:r>
        <w:t xml:space="preserve">Protiv predmetnog rješenja </w:t>
      </w:r>
      <w:r w:rsidR="004D5FA8">
        <w:t xml:space="preserve"> dužnik je d</w:t>
      </w:r>
      <w:r w:rsidR="00BD05DE">
        <w:t xml:space="preserve">ana </w:t>
      </w:r>
      <w:r w:rsidR="004D5FA8">
        <w:t>3. studenog</w:t>
      </w:r>
      <w:r w:rsidR="00561CE8">
        <w:t xml:space="preserve"> </w:t>
      </w:r>
      <w:proofErr w:type="spellStart"/>
      <w:r w:rsidR="004D5FA8">
        <w:t>2017</w:t>
      </w:r>
      <w:proofErr w:type="spellEnd"/>
      <w:r w:rsidR="004D5FA8">
        <w:t>. podnio</w:t>
      </w:r>
      <w:r w:rsidR="00561CE8">
        <w:t xml:space="preserve"> </w:t>
      </w:r>
      <w:r>
        <w:t>žalbu</w:t>
      </w:r>
      <w:r w:rsidR="00DA779F">
        <w:t xml:space="preserve"> navodeći da nije dobio obavijest o pokretanju postupka te nije mogao postupiti po pozivu suda iz oglasa</w:t>
      </w:r>
      <w:r w:rsidR="00203E18">
        <w:t xml:space="preserve">, kojim je pozvana osoba ovlaštena za zastupanje dužnika dostaviti javnobilježnički ovjerovljeni </w:t>
      </w:r>
      <w:proofErr w:type="spellStart"/>
      <w:r w:rsidR="00203E18">
        <w:t>prokazni</w:t>
      </w:r>
      <w:proofErr w:type="spellEnd"/>
      <w:r w:rsidR="00203E18">
        <w:t xml:space="preserve"> popis imovine i obveza dužnika. </w:t>
      </w:r>
    </w:p>
    <w:p w:rsidRDefault="00580CCC" w:rsidP="001431D1" w:rsidR="00580CCC">
      <w:pPr>
        <w:rPr>
          <w:lang w:eastAsia="hr-HR"/>
        </w:rPr>
      </w:pPr>
    </w:p>
    <w:p w:rsidRDefault="009061C1" w:rsidP="00260D71" w:rsidR="009061C1">
      <w:pPr>
        <w:ind w:firstLine="708"/>
        <w:jc w:val="both"/>
      </w:pPr>
      <w:r>
        <w:rPr>
          <w:lang w:eastAsia="hr-HR"/>
        </w:rPr>
        <w:t xml:space="preserve">Predmetna žalba koju je </w:t>
      </w:r>
      <w:r w:rsidR="00203E18">
        <w:rPr>
          <w:lang w:eastAsia="hr-HR"/>
        </w:rPr>
        <w:t xml:space="preserve">podnio dužnik </w:t>
      </w:r>
      <w:proofErr w:type="spellStart"/>
      <w:r w:rsidR="00203E18">
        <w:t>JEL</w:t>
      </w:r>
      <w:proofErr w:type="spellEnd"/>
      <w:r w:rsidR="00203E18">
        <w:t xml:space="preserve">-CER d.o.o. za knjigovodstvene usluge Kutina, kralja Petra Krešimira IV broj </w:t>
      </w:r>
      <w:proofErr w:type="spellStart"/>
      <w:r w:rsidR="00203E18">
        <w:t>59</w:t>
      </w:r>
      <w:proofErr w:type="spellEnd"/>
      <w:r w:rsidR="00076386">
        <w:t xml:space="preserve">, </w:t>
      </w:r>
      <w:r>
        <w:t>nije dopuštena.</w:t>
      </w:r>
    </w:p>
    <w:p w:rsidRDefault="009061C1" w:rsidP="00260D71" w:rsidR="009061C1">
      <w:pPr>
        <w:ind w:firstLine="708"/>
        <w:jc w:val="both"/>
      </w:pPr>
    </w:p>
    <w:p w:rsidRDefault="003E3B9B" w:rsidP="003E3B9B" w:rsidR="003E3B9B">
      <w:pPr>
        <w:ind w:firstLine="708"/>
        <w:jc w:val="center"/>
      </w:pPr>
    </w:p>
    <w:p w:rsidRDefault="00203E18" w:rsidP="003E3B9B" w:rsidR="003E3B9B">
      <w:pPr>
        <w:ind w:firstLine="708"/>
        <w:jc w:val="center"/>
      </w:pPr>
      <w:r>
        <w:lastRenderedPageBreak/>
        <w:t>2</w:t>
      </w:r>
    </w:p>
    <w:p w:rsidRDefault="009D3348" w:rsidP="009D3348" w:rsidR="009D334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1569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10</w:t>
      </w:r>
      <w:proofErr w:type="spellEnd"/>
    </w:p>
    <w:p w:rsidRDefault="00203E18" w:rsidP="003E3B9B" w:rsidR="00203E18">
      <w:pPr>
        <w:ind w:firstLine="708"/>
        <w:jc w:val="center"/>
      </w:pPr>
    </w:p>
    <w:p w:rsidRDefault="00203E18" w:rsidP="003E3B9B" w:rsidR="00203E18">
      <w:pPr>
        <w:ind w:firstLine="708"/>
        <w:jc w:val="center"/>
      </w:pPr>
    </w:p>
    <w:p w:rsidRDefault="003E3B9B" w:rsidP="003E3B9B" w:rsidR="003E3B9B">
      <w:pPr>
        <w:ind w:firstLine="708"/>
        <w:jc w:val="center"/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9061C1">
        <w:rPr>
          <w:rFonts w:cs="Times New Roman"/>
          <w:szCs w:val="24"/>
        </w:rPr>
        <w:t>Odredbom čl. 128. st. 8. Stečajnog zakona</w:t>
      </w:r>
      <w:r w:rsidR="004B414E">
        <w:rPr>
          <w:rFonts w:cs="Times New Roman"/>
          <w:szCs w:val="24"/>
        </w:rPr>
        <w:t xml:space="preserve"> (NN </w:t>
      </w:r>
      <w:proofErr w:type="spellStart"/>
      <w:r w:rsidR="004B414E">
        <w:rPr>
          <w:rFonts w:cs="Times New Roman"/>
          <w:szCs w:val="24"/>
        </w:rPr>
        <w:t>71</w:t>
      </w:r>
      <w:proofErr w:type="spellEnd"/>
      <w:r w:rsidR="004B414E">
        <w:rPr>
          <w:rFonts w:cs="Times New Roman"/>
          <w:szCs w:val="24"/>
        </w:rPr>
        <w:t>/</w:t>
      </w:r>
      <w:proofErr w:type="spellStart"/>
      <w:r w:rsidR="004B414E">
        <w:rPr>
          <w:rFonts w:cs="Times New Roman"/>
          <w:szCs w:val="24"/>
        </w:rPr>
        <w:t>15</w:t>
      </w:r>
      <w:proofErr w:type="spellEnd"/>
      <w:r w:rsidR="001431D1">
        <w:rPr>
          <w:rFonts w:cs="Times New Roman"/>
          <w:szCs w:val="24"/>
        </w:rPr>
        <w:t xml:space="preserve"> i </w:t>
      </w:r>
      <w:proofErr w:type="spellStart"/>
      <w:r w:rsidR="001431D1">
        <w:rPr>
          <w:rFonts w:cs="Times New Roman"/>
          <w:szCs w:val="24"/>
        </w:rPr>
        <w:t>104</w:t>
      </w:r>
      <w:proofErr w:type="spellEnd"/>
      <w:r w:rsidR="001431D1">
        <w:rPr>
          <w:rFonts w:cs="Times New Roman"/>
          <w:szCs w:val="24"/>
        </w:rPr>
        <w:t>/</w:t>
      </w:r>
      <w:proofErr w:type="spellStart"/>
      <w:r w:rsidR="001431D1">
        <w:rPr>
          <w:rFonts w:cs="Times New Roman"/>
          <w:szCs w:val="24"/>
        </w:rPr>
        <w:t>17</w:t>
      </w:r>
      <w:proofErr w:type="spellEnd"/>
      <w:r w:rsidR="004B414E">
        <w:rPr>
          <w:rFonts w:cs="Times New Roman"/>
          <w:szCs w:val="24"/>
        </w:rPr>
        <w:t>,</w:t>
      </w:r>
      <w:r w:rsidRPr="009061C1">
        <w:rPr>
          <w:rFonts w:cs="Times New Roman"/>
          <w:szCs w:val="24"/>
        </w:rPr>
        <w:t xml:space="preserve"> dalje: </w:t>
      </w:r>
      <w:proofErr w:type="spellStart"/>
      <w:r w:rsidRPr="009061C1">
        <w:rPr>
          <w:rFonts w:cs="Times New Roman"/>
          <w:szCs w:val="24"/>
        </w:rPr>
        <w:t>SZ</w:t>
      </w:r>
      <w:proofErr w:type="spellEnd"/>
      <w:r w:rsidRPr="009061C1">
        <w:rPr>
          <w:rFonts w:cs="Times New Roman"/>
          <w:szCs w:val="24"/>
        </w:rPr>
        <w:t xml:space="preserve">) propisano je da </w:t>
      </w:r>
      <w:r>
        <w:rPr>
          <w:rFonts w:cs="Times New Roman"/>
          <w:szCs w:val="24"/>
        </w:rPr>
        <w:t>p</w:t>
      </w:r>
      <w:r w:rsidRPr="009061C1">
        <w:rPr>
          <w:rFonts w:cs="Times New Roman"/>
          <w:szCs w:val="24"/>
        </w:rPr>
        <w:t>rotiv rješenja o otvaranju stečajnoga postupka pravo na žalbu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ima osoba ovlaštena za zastupanje dužnika po zakonu do dana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nastupanja pravnih posljedica otvaranja stečajnoga postupka i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dužnik pojedinac</w:t>
      </w:r>
      <w:r>
        <w:rPr>
          <w:rFonts w:cs="Times New Roman"/>
          <w:szCs w:val="24"/>
        </w:rPr>
        <w:t xml:space="preserve">. </w:t>
      </w: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 predmetnoj žalbi od </w:t>
      </w:r>
      <w:r w:rsidR="00203E18">
        <w:rPr>
          <w:rFonts w:cs="Times New Roman"/>
          <w:szCs w:val="24"/>
        </w:rPr>
        <w:t>3.11.</w:t>
      </w:r>
      <w:r w:rsidR="009E6EDC">
        <w:rPr>
          <w:rFonts w:cs="Times New Roman"/>
          <w:szCs w:val="24"/>
        </w:rPr>
        <w:t>2017.</w:t>
      </w:r>
      <w:r>
        <w:rPr>
          <w:rFonts w:cs="Times New Roman"/>
          <w:szCs w:val="24"/>
        </w:rPr>
        <w:t xml:space="preserve"> navedeno </w:t>
      </w:r>
      <w:r w:rsidR="009E6EDC">
        <w:rPr>
          <w:rFonts w:cs="Times New Roman"/>
          <w:szCs w:val="24"/>
        </w:rPr>
        <w:t>je d</w:t>
      </w:r>
      <w:r w:rsidR="00203E18">
        <w:rPr>
          <w:rFonts w:cs="Times New Roman"/>
          <w:szCs w:val="24"/>
        </w:rPr>
        <w:t xml:space="preserve">a istu podnosi stečajni dužnik </w:t>
      </w:r>
      <w:proofErr w:type="spellStart"/>
      <w:r w:rsidR="00203E18">
        <w:t>JEL</w:t>
      </w:r>
      <w:proofErr w:type="spellEnd"/>
      <w:r w:rsidR="00203E18">
        <w:t xml:space="preserve">-CER d.o.o. za knjigovodstvene usluge Kutina, kralja Petra Krešimira IV broj </w:t>
      </w:r>
      <w:proofErr w:type="spellStart"/>
      <w:r w:rsidR="00203E18">
        <w:t>59</w:t>
      </w:r>
      <w:proofErr w:type="spellEnd"/>
      <w:r w:rsidR="00203E18">
        <w:t xml:space="preserve">, </w:t>
      </w:r>
      <w:proofErr w:type="spellStart"/>
      <w:r w:rsidR="00203E18">
        <w:t>MBS</w:t>
      </w:r>
      <w:proofErr w:type="spellEnd"/>
      <w:r w:rsidR="00203E18">
        <w:t xml:space="preserve"> </w:t>
      </w:r>
      <w:proofErr w:type="spellStart"/>
      <w:r w:rsidR="00203E18">
        <w:t>080060148</w:t>
      </w:r>
      <w:proofErr w:type="spellEnd"/>
      <w:r w:rsidR="00203E18">
        <w:t xml:space="preserve">, </w:t>
      </w:r>
      <w:proofErr w:type="spellStart"/>
      <w:r w:rsidR="00203E18">
        <w:t>OIB</w:t>
      </w:r>
      <w:proofErr w:type="spellEnd"/>
      <w:r w:rsidR="00203E18">
        <w:t xml:space="preserve"> </w:t>
      </w:r>
      <w:proofErr w:type="spellStart"/>
      <w:r w:rsidR="00203E18">
        <w:t>06192323046</w:t>
      </w:r>
      <w:proofErr w:type="spellEnd"/>
      <w:r w:rsidR="00203E18">
        <w:t xml:space="preserve"> </w:t>
      </w:r>
      <w:r w:rsidR="00203E18">
        <w:rPr>
          <w:rFonts w:cs="Times New Roman"/>
          <w:szCs w:val="24"/>
        </w:rPr>
        <w:t>a ista je potpisana od strane zakonskog zastup</w:t>
      </w:r>
      <w:r w:rsidR="009D3348">
        <w:rPr>
          <w:rFonts w:cs="Times New Roman"/>
          <w:szCs w:val="24"/>
        </w:rPr>
        <w:t>nika i ovjerena pečatom dužnika.</w:t>
      </w:r>
    </w:p>
    <w:p w:rsidRDefault="00076386" w:rsidP="009061C1" w:rsidR="00F62BE0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Default="00F62BE0" w:rsidP="009061C1" w:rsidR="006D2401" w:rsidRP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 navedenoga</w:t>
      </w:r>
      <w:r w:rsidR="006D2401">
        <w:rPr>
          <w:rFonts w:cs="Times New Roman"/>
          <w:szCs w:val="24"/>
        </w:rPr>
        <w:t xml:space="preserve"> </w:t>
      </w:r>
      <w:r w:rsidR="00BC76F2">
        <w:rPr>
          <w:rFonts w:cs="Times New Roman"/>
          <w:szCs w:val="24"/>
        </w:rPr>
        <w:t xml:space="preserve"> sukladno odredbi </w:t>
      </w:r>
      <w:r w:rsidR="006D2401">
        <w:rPr>
          <w:rFonts w:cs="Times New Roman"/>
          <w:szCs w:val="24"/>
        </w:rPr>
        <w:t xml:space="preserve"> čl. 358. st. 1. i 3. ZPP-a u vezi s čl. 10., 128. st. 8. i čl. 436. st.</w:t>
      </w:r>
      <w:r w:rsidR="004B414E">
        <w:rPr>
          <w:rFonts w:cs="Times New Roman"/>
          <w:szCs w:val="24"/>
        </w:rPr>
        <w:t xml:space="preserve"> </w:t>
      </w:r>
      <w:r w:rsidR="006D2401">
        <w:rPr>
          <w:rFonts w:cs="Times New Roman"/>
          <w:szCs w:val="24"/>
        </w:rPr>
        <w:t xml:space="preserve">2. SZ žalbu koju je </w:t>
      </w:r>
      <w:r w:rsidR="009D3348">
        <w:rPr>
          <w:rFonts w:cs="Times New Roman"/>
          <w:szCs w:val="24"/>
        </w:rPr>
        <w:t xml:space="preserve"> podnio dužnik </w:t>
      </w:r>
      <w:r w:rsidR="006D2401">
        <w:rPr>
          <w:rFonts w:cs="Times New Roman"/>
          <w:szCs w:val="24"/>
        </w:rPr>
        <w:t xml:space="preserve">protiv rješenja </w:t>
      </w:r>
      <w:r>
        <w:rPr>
          <w:rFonts w:cs="Times New Roman"/>
          <w:szCs w:val="24"/>
        </w:rPr>
        <w:t xml:space="preserve">ovoga suda </w:t>
      </w:r>
      <w:r>
        <w:t>posl</w:t>
      </w:r>
      <w:r w:rsidR="00A40918">
        <w:t xml:space="preserve">ovni broj </w:t>
      </w:r>
      <w:proofErr w:type="spellStart"/>
      <w:r w:rsidR="00BC76F2">
        <w:t>20</w:t>
      </w:r>
      <w:proofErr w:type="spellEnd"/>
      <w:r w:rsidR="00BC76F2">
        <w:t xml:space="preserve"> St-</w:t>
      </w:r>
      <w:proofErr w:type="spellStart"/>
      <w:r w:rsidR="009D3348">
        <w:t>702</w:t>
      </w:r>
      <w:proofErr w:type="spellEnd"/>
      <w:r w:rsidR="00DC53AF">
        <w:t>/</w:t>
      </w:r>
      <w:proofErr w:type="spellStart"/>
      <w:r w:rsidR="00DC53AF">
        <w:t>17</w:t>
      </w:r>
      <w:proofErr w:type="spellEnd"/>
      <w:r w:rsidR="00DC53AF">
        <w:t>-</w:t>
      </w:r>
      <w:r w:rsidR="009D3348">
        <w:t>4 od 20.10</w:t>
      </w:r>
      <w:r w:rsidR="00A40918">
        <w:t>.</w:t>
      </w:r>
      <w:r>
        <w:t xml:space="preserve">2017. </w:t>
      </w:r>
      <w:r w:rsidR="006D2401">
        <w:rPr>
          <w:rFonts w:cs="Times New Roman"/>
          <w:szCs w:val="24"/>
        </w:rPr>
        <w:t>valjalo</w:t>
      </w:r>
      <w:r w:rsidR="009D3348">
        <w:rPr>
          <w:rFonts w:cs="Times New Roman"/>
          <w:szCs w:val="24"/>
        </w:rPr>
        <w:t xml:space="preserve"> je</w:t>
      </w:r>
      <w:r w:rsidR="006D2401">
        <w:rPr>
          <w:rFonts w:cs="Times New Roman"/>
          <w:szCs w:val="24"/>
        </w:rPr>
        <w:t xml:space="preserve"> odbaciti kao </w:t>
      </w:r>
      <w:r>
        <w:rPr>
          <w:rFonts w:cs="Times New Roman"/>
          <w:szCs w:val="24"/>
        </w:rPr>
        <w:t>nedopuštenu</w:t>
      </w:r>
      <w:r w:rsidR="006D2401">
        <w:rPr>
          <w:rFonts w:cs="Times New Roman"/>
          <w:szCs w:val="24"/>
        </w:rPr>
        <w:t>.</w:t>
      </w:r>
    </w:p>
    <w:p w:rsidRDefault="004C2F6D" w:rsidP="004C2F6D" w:rsidR="004C2F6D"/>
    <w:p w:rsidRDefault="004C2F6D" w:rsidP="004C2F6D" w:rsidR="004C2F6D"/>
    <w:p w:rsidRDefault="002045C4" w:rsidP="006D2401" w:rsidR="004C2F6D">
      <w:pPr>
        <w:jc w:val="center"/>
      </w:pPr>
      <w:r>
        <w:t>U Osijeku</w:t>
      </w:r>
      <w:r w:rsidR="004C2F6D">
        <w:t xml:space="preserve"> </w:t>
      </w:r>
      <w:proofErr w:type="spellStart"/>
      <w:r w:rsidR="00BC76F2">
        <w:t>18</w:t>
      </w:r>
      <w:proofErr w:type="spellEnd"/>
      <w:r w:rsidR="00BC76F2">
        <w:t>. prosinac</w:t>
      </w:r>
      <w:r w:rsidR="004C2F6D">
        <w:t xml:space="preserve"> </w:t>
      </w:r>
      <w:proofErr w:type="spellStart"/>
      <w:r w:rsidR="004C2F6D">
        <w:t>2017</w:t>
      </w:r>
      <w:proofErr w:type="spellEnd"/>
      <w:r w:rsidR="004C2F6D">
        <w:t>.</w:t>
      </w:r>
    </w:p>
    <w:p w:rsidRDefault="001E5110" w:rsidP="006D2401" w:rsidR="001E5110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3E3B9B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</w:p>
    <w:p w:rsidRDefault="002045C4" w:rsidP="002045C4" w:rsidR="002045C4" w:rsidRPr="00A248DE">
      <w:pPr>
        <w:jc w:val="both"/>
        <w:rPr>
          <w:bCs/>
        </w:rPr>
      </w:pP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tab/>
        <w:t xml:space="preserve"> 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C76F2" w:rsidR="00BC76F2">
      <w:pPr>
        <w:ind w:firstLine="708" w:left="4956"/>
      </w:pPr>
      <w:r>
        <w:rPr>
          <w:bCs/>
        </w:rPr>
        <w:t xml:space="preserve">   Jadranka Herman</w:t>
      </w:r>
    </w:p>
    <w:p w:rsidRDefault="004C2F6D" w:rsidP="004C2F6D" w:rsidR="004C2F6D"/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C2F6D" w:rsidP="004C2F6D" w:rsidR="004C2F6D"/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dužnik</w:t>
      </w:r>
      <w:r w:rsidR="009D3348">
        <w:t xml:space="preserve"> </w:t>
      </w:r>
    </w:p>
    <w:p w:rsidRDefault="004C2F6D" w:rsidP="00A40918" w:rsidR="009D3348">
      <w:pPr>
        <w:pStyle w:val="Odlomakpopisa"/>
        <w:numPr>
          <w:ilvl w:val="0"/>
          <w:numId w:val="3"/>
        </w:numPr>
        <w:ind w:hanging="284" w:left="284"/>
      </w:pPr>
      <w:r>
        <w:t>stečajni upravitelj</w:t>
      </w:r>
      <w:r w:rsidR="009D3348">
        <w:t xml:space="preserve"> Sabina Lalić, Os, </w:t>
      </w:r>
      <w:proofErr w:type="spellStart"/>
      <w:r w:rsidR="009D3348">
        <w:t>Gundulićeva</w:t>
      </w:r>
      <w:proofErr w:type="spellEnd"/>
      <w:r w:rsidR="009D3348">
        <w:t xml:space="preserve"> 5</w:t>
      </w:r>
    </w:p>
    <w:p w:rsidRDefault="003E3B9B" w:rsidP="00A40918" w:rsidR="00A40918" w:rsidRPr="003E3B9B">
      <w:pPr>
        <w:pStyle w:val="Odlomakpopisa"/>
        <w:numPr>
          <w:ilvl w:val="0"/>
          <w:numId w:val="3"/>
        </w:numPr>
        <w:ind w:hanging="284" w:left="284"/>
      </w:pPr>
      <w:r w:rsidRPr="009D3348">
        <w:rPr>
          <w:rFonts w:cstheme="majorBidi" w:hAnsiTheme="majorBidi" w:asciiTheme="majorBidi"/>
          <w:szCs w:val="24"/>
        </w:rPr>
        <w:t xml:space="preserve">e-oglasna ploča </w:t>
      </w:r>
      <w:r w:rsidR="00A40918" w:rsidRPr="009D3348">
        <w:rPr>
          <w:rFonts w:cstheme="majorBidi" w:hAnsiTheme="majorBidi" w:asciiTheme="majorBidi"/>
          <w:szCs w:val="24"/>
        </w:rPr>
        <w:t xml:space="preserve"> </w:t>
      </w:r>
    </w:p>
    <w:p w:rsidRDefault="003E3B9B" w:rsidP="00A40918" w:rsidR="003E3B9B" w:rsidRPr="003E3B9B">
      <w:pPr>
        <w:pStyle w:val="Odlomakpopisa"/>
        <w:numPr>
          <w:ilvl w:val="0"/>
          <w:numId w:val="3"/>
        </w:numPr>
        <w:ind w:hanging="284" w:left="284"/>
      </w:pPr>
      <w:proofErr w:type="spellStart"/>
      <w:r>
        <w:rPr>
          <w:rFonts w:cstheme="majorBidi" w:hAnsiTheme="majorBidi" w:asciiTheme="majorBidi"/>
          <w:szCs w:val="24"/>
        </w:rPr>
        <w:t>RNDN</w:t>
      </w:r>
      <w:proofErr w:type="spellEnd"/>
      <w:r>
        <w:rPr>
          <w:rFonts w:cstheme="majorBidi" w:hAnsiTheme="majorBidi" w:asciiTheme="majorBidi"/>
          <w:szCs w:val="24"/>
        </w:rPr>
        <w:t xml:space="preserve"> - obustavom</w:t>
      </w:r>
    </w:p>
    <w:p w:rsidRDefault="003E3B9B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 xml:space="preserve">kal. </w:t>
      </w:r>
      <w:proofErr w:type="spellStart"/>
      <w:r>
        <w:t>18</w:t>
      </w:r>
      <w:proofErr w:type="spellEnd"/>
      <w:r>
        <w:t>/1/</w:t>
      </w:r>
      <w:proofErr w:type="spellStart"/>
      <w:r>
        <w:t>18</w:t>
      </w:r>
      <w:proofErr w:type="spellEnd"/>
    </w:p>
    <w:p w:rsidRDefault="004C2F6D" w:rsidP="00A40918" w:rsidR="004C2F6D">
      <w:pPr>
        <w:pStyle w:val="Odlomakpopisa"/>
        <w:ind w:left="284"/>
      </w:pPr>
    </w:p>
    <w:sectPr w:rsidSect="0081054B" w:rsidR="004C2F6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45071"/>
    <w:rsid w:val="00066E53"/>
    <w:rsid w:val="00076386"/>
    <w:rsid w:val="00112DDA"/>
    <w:rsid w:val="00137F7A"/>
    <w:rsid w:val="001431D1"/>
    <w:rsid w:val="001E5110"/>
    <w:rsid w:val="00203E18"/>
    <w:rsid w:val="002045C4"/>
    <w:rsid w:val="00222DEE"/>
    <w:rsid w:val="002339A5"/>
    <w:rsid w:val="00260D71"/>
    <w:rsid w:val="0028735A"/>
    <w:rsid w:val="003573E1"/>
    <w:rsid w:val="003E3B9B"/>
    <w:rsid w:val="004B414E"/>
    <w:rsid w:val="004C2F6D"/>
    <w:rsid w:val="004D29E2"/>
    <w:rsid w:val="004D5FA8"/>
    <w:rsid w:val="00561CE8"/>
    <w:rsid w:val="00580CCC"/>
    <w:rsid w:val="006A28C8"/>
    <w:rsid w:val="006D2401"/>
    <w:rsid w:val="007715F7"/>
    <w:rsid w:val="0081054B"/>
    <w:rsid w:val="009061C1"/>
    <w:rsid w:val="00987AD2"/>
    <w:rsid w:val="009C7CF0"/>
    <w:rsid w:val="009D3348"/>
    <w:rsid w:val="009E6EDC"/>
    <w:rsid w:val="00A06224"/>
    <w:rsid w:val="00A40918"/>
    <w:rsid w:val="00B12C7F"/>
    <w:rsid w:val="00BA708C"/>
    <w:rsid w:val="00BC76F2"/>
    <w:rsid w:val="00BD05DE"/>
    <w:rsid w:val="00BE7EF1"/>
    <w:rsid w:val="00BF0C2C"/>
    <w:rsid w:val="00C818CE"/>
    <w:rsid w:val="00D02144"/>
    <w:rsid w:val="00D12525"/>
    <w:rsid w:val="00D23D61"/>
    <w:rsid w:val="00D81414"/>
    <w:rsid w:val="00DA779F"/>
    <w:rsid w:val="00DC53AF"/>
    <w:rsid w:val="00DC6E09"/>
    <w:rsid w:val="00F62BE0"/>
    <w:rsid w:val="00FE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St-1569/2017</izvorni_sadrzaj>
    <derivirana_varijabla naziv="DomainObject.Predmet.OznakaBroj_1">St-1569/2017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JEL-CER društvo s ograničenom odgovornošću za knjigovodstvene usluge</izvorni_sadrzaj>
    <derivirana_varijabla naziv="DomainObject.Predmet.ProtustrankaFormated_1">  JEL-CER društvo s ograničenom odgovornošću za knjigovodstvene usluge</derivirana_varijabla>
  </DomainObject.Predmet.ProtustrankaFormated>
  <DomainObject.Predmet.ProtustrankaFormatedOIB>
    <izvorni_sadrzaj>  JEL-CER društvo s ograničenom odgovornošću za knjigovodstvene usluge, OIB 06192323046</izvorni_sadrzaj>
    <derivirana_varijabla naziv="DomainObject.Predmet.ProtustrankaFormatedOIB_1">  JEL-CER društvo s ograničenom odgovornošću za knjigovodstvene usluge, OIB 06192323046</derivirana_varijabla>
  </DomainObject.Predmet.ProtustrankaFormatedOIB>
  <DomainObject.Predmet.ProtustrankaFormatedWithAdress>
    <izvorni_sadrzaj> JEL-CER društvo s ograničenom odgovornošću za knjigovodstvene usluge, Kralja Petra Krešimira IV 59, 44320 Kutina</izvorni_sadrzaj>
    <derivirana_varijabla naziv="DomainObject.Predmet.ProtustrankaFormatedWithAdress_1"> JEL-CER društvo s ograničenom odgovornošću za knjigovodstvene usluge, Kralja Petra Krešimira IV 59, 44320 Kutina</derivirana_varijabla>
  </DomainObject.Predmet.ProtustrankaFormatedWithAdress>
  <DomainObject.Predmet.ProtustrankaFormatedWithAdressOIB>
    <izvorni_sadrzaj> JEL-CER društvo s ograničenom odgovornošću za knjigovodstvene usluge, OIB 06192323046, Kralja Petra Krešimira IV 59, 44320 Kutina</izvorni_sadrzaj>
    <derivirana_varijabla naziv="DomainObject.Predmet.ProtustrankaFormatedWithAdressOIB_1"> JEL-CER društvo s ograničenom odgovornošću za knjigovodstvene usluge, OIB 06192323046, Kralja Petra Krešimira IV 59, 44320 Kutina</derivirana_varijabla>
  </DomainObject.Predmet.ProtustrankaFormatedWithAdressOIB>
  <DomainObject.Predmet.ProtustrankaWithAdress>
    <izvorni_sadrzaj>JEL-CER društvo s ograničenom odgovornošću za knjigovodstvene usluge Kralja Petra Krešimira IV 59, 44320 Kutina</izvorni_sadrzaj>
    <derivirana_varijabla naziv="DomainObject.Predmet.ProtustrankaWithAdress_1">JEL-CER društvo s ograničenom odgovornošću za knjigovodstvene usluge Kralja Petra Krešimira IV 59, 44320 Kutina</derivirana_varijabla>
  </DomainObject.Predmet.ProtustrankaWithAdress>
  <DomainObject.Predmet.ProtustrankaWithAdressOIB>
    <izvorni_sadrzaj>JEL-CER društvo s ograničenom odgovornošću za knjigovodstvene usluge, OIB 06192323046, Kralja Petra Krešimira IV 59, 44320 Kutina</izvorni_sadrzaj>
    <derivirana_varijabla naziv="DomainObject.Predmet.ProtustrankaWithAdressOIB_1">JEL-CER društvo s ograničenom odgovornošću za knjigovodstvene usluge, OIB 06192323046, Kralja Petra Krešimira IV 59, 44320 Kutina</derivirana_varijabla>
  </DomainObject.Predmet.ProtustrankaWithAdressOIB>
  <DomainObject.Predmet.ProtustrankaNazivFormated>
    <izvorni_sadrzaj>JEL-CER društvo s ograničenom odgovornošću za knjigovodstvene usluge</izvorni_sadrzaj>
    <derivirana_varijabla naziv="DomainObject.Predmet.ProtustrankaNazivFormated_1">JEL-CER društvo s ograničenom odgovornošću za knjigovodstvene usluge</derivirana_varijabla>
  </DomainObject.Predmet.ProtustrankaNazivFormated>
  <DomainObject.Predmet.ProtustrankaNazivFormatedOIB>
    <izvorni_sadrzaj>JEL-CER društvo s ograničenom odgovornošću za knjigovodstvene usluge, OIB 06192323046</izvorni_sadrzaj>
    <derivirana_varijabla naziv="DomainObject.Predmet.ProtustrankaNazivFormatedOIB_1">JEL-CER društvo s ograničenom odgovornošću za knjigovodstvene usluge, OIB 06192323046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JEL-CER društvo s ograničenom odgovornošću za knjigovodstvene usluge u stečaju</izvorni_sadrzaj>
    <derivirana_varijabla naziv="DomainObject.Predmet.StrankaFormated_1">  JEL-CER društvo s ograničenom odgovornošću za knjigovodstvene usluge u stečaju</derivirana_varijabla>
  </DomainObject.Predmet.StrankaFormated>
  <DomainObject.Predmet.StrankaFormatedOIB>
    <izvorni_sadrzaj>  JEL-CER društvo s ograničenom odgovornošću za knjigovodstvene usluge u stečaju, OIB 06192323046</izvorni_sadrzaj>
    <derivirana_varijabla naziv="DomainObject.Predmet.StrankaFormatedOIB_1">  JEL-CER društvo s ograničenom odgovornošću za knjigovodstvene usluge u stečaju, OIB 06192323046</derivirana_varijabla>
  </DomainObject.Predmet.StrankaFormatedOIB>
  <DomainObject.Predmet.StrankaFormatedWithAdress>
    <izvorni_sadrzaj> JEL-CER društvo s ograničenom odgovornošću za knjigovodstvene usluge u stečaju, Kralja Petra Krešimira IV 59, 44320 Kutina</izvorni_sadrzaj>
    <derivirana_varijabla naziv="DomainObject.Predmet.StrankaFormatedWithAdress_1"> JEL-CER društvo s ograničenom odgovornošću za knjigovodstvene usluge u stečaju, Kralja Petra Krešimira IV 59, 44320 Kutina</derivirana_varijabla>
  </DomainObject.Predmet.StrankaFormatedWithAdress>
  <DomainObject.Predmet.StrankaFormatedWithAdressOIB>
    <izvorni_sadrzaj> JEL-CER društvo s ograničenom odgovornošću za knjigovodstvene usluge u stečaju, OIB 06192323046, Kralja Petra Krešimira IV 59, 44320 Kutina</izvorni_sadrzaj>
    <derivirana_varijabla naziv="DomainObject.Predmet.StrankaFormatedWithAdressOIB_1"> JEL-CER društvo s ograničenom odgovornošću za knjigovodstvene usluge u stečaju, OIB 06192323046, Kralja Petra Krešimira IV 59, 44320 Kutina</derivirana_varijabla>
  </DomainObject.Predmet.StrankaFormatedWithAdressOIB>
  <DomainObject.Predmet.StrankaWithAdress>
    <izvorni_sadrzaj>JEL-CER društvo s ograničenom odgovornošću za knjigovodstvene usluge u stečaju Kralja Petra Krešimira IV 59,44320 Kutina</izvorni_sadrzaj>
    <derivirana_varijabla naziv="DomainObject.Predmet.StrankaWithAdress_1">JEL-CER društvo s ograničenom odgovornošću za knjigovodstvene usluge u stečaju Kralja Petra Krešimira IV 59,44320 Kutina</derivirana_varijabla>
  </DomainObject.Predmet.StrankaWithAdress>
  <DomainObject.Predmet.StrankaWithAdressOIB>
    <izvorni_sadrzaj>JEL-CER društvo s ograničenom odgovornošću za knjigovodstvene usluge u stečaju, OIB 06192323046, Kralja Petra Krešimira IV 59,44320 Kutina</izvorni_sadrzaj>
    <derivirana_varijabla naziv="DomainObject.Predmet.StrankaWithAdressOIB_1">JEL-CER društvo s ograničenom odgovornošću za knjigovodstvene usluge u stečaju, OIB 06192323046, Kralja Petra Krešimira IV 59,44320 Kutina</derivirana_varijabla>
  </DomainObject.Predmet.StrankaWithAdressOIB>
  <DomainObject.Predmet.StrankaNazivFormated>
    <izvorni_sadrzaj>JEL-CER društvo s ograničenom odgovornošću za knjigovodstvene usluge u stečaju</izvorni_sadrzaj>
    <derivirana_varijabla naziv="DomainObject.Predmet.StrankaNazivFormated_1">JEL-CER društvo s ograničenom odgovornošću za knjigovodstvene usluge u stečaju</derivirana_varijabla>
  </DomainObject.Predmet.StrankaNazivFormated>
  <DomainObject.Predmet.StrankaNazivFormatedOIB>
    <izvorni_sadrzaj>JEL-CER društvo s ograničenom odgovornošću za knjigovodstvene usluge u stečaju, OIB 06192323046</izvorni_sadrzaj>
    <derivirana_varijabla naziv="DomainObject.Predmet.StrankaNazivFormatedOIB_1">JEL-CER društvo s ograničenom odgovornošću za knjigovodstvene usluge u stečaju, OIB 06192323046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JEL-CER društvo s ograničenom odgovornošću za knjigovodstvene usluge u stečaju</item>
    </izvorni_sadrzaj>
    <derivirana_varijabla naziv="DomainObject.Predmet.StrankaListFormated_1">
      <item>JEL-CER društvo s ograničenom odgovornošću za knjigovodstvene usluge u stečaju</item>
    </derivirana_varijabla>
  </DomainObject.Predmet.StrankaListFormated>
  <DomainObject.Predmet.StrankaListFormatedOIB>
    <izvorni_sadrzaj>
      <item>JEL-CER društvo s ograničenom odgovornošću za knjigovodstvene usluge u stečaju, OIB 06192323046</item>
    </izvorni_sadrzaj>
    <derivirana_varijabla naziv="DomainObject.Predmet.StrankaListFormatedOIB_1">
      <item>JEL-CER društvo s ograničenom odgovornošću za knjigovodstvene usluge u stečaju, OIB 06192323046</item>
    </derivirana_varijabla>
  </DomainObject.Predmet.StrankaListFormatedOIB>
  <DomainObject.Predmet.StrankaListFormatedWithAdress>
    <izvorni_sadrzaj>
      <item>JEL-CER društvo s ograničenom odgovornošću za knjigovodstvene usluge u stečaju, Kralja Petra Krešimira IV 59, 44320 Kutina</item>
    </izvorni_sadrzaj>
    <derivirana_varijabla naziv="DomainObject.Predmet.StrankaListFormatedWithAdress_1">
      <item>JEL-CER društvo s ograničenom odgovornošću za knjigovodstvene usluge u stečaju, Kralja Petra Krešimira IV 59, 44320 Kutina</item>
    </derivirana_varijabla>
  </DomainObject.Predmet.StrankaListFormatedWithAdress>
  <DomainObject.Predmet.StrankaListFormatedWithAdressOIB>
    <izvorni_sadrzaj>
      <item>JEL-CER društvo s ograničenom odgovornošću za knjigovodstvene usluge u stečaju, OIB 06192323046, Kralja Petra Krešimira IV 59, 44320 Kutina</item>
    </izvorni_sadrzaj>
    <derivirana_varijabla naziv="DomainObject.Predmet.StrankaListFormatedWithAdressOIB_1">
      <item>JEL-CER društvo s ograničenom odgovornošću za knjigovodstvene usluge u stečaju, OIB 06192323046, Kralja Petra Krešimira IV 59, 44320 Kutina</item>
    </derivirana_varijabla>
  </DomainObject.Predmet.StrankaListFormatedWithAdressOIB>
  <DomainObject.Predmet.StrankaListNazivFormated>
    <izvorni_sadrzaj>
      <item>JEL-CER društvo s ograničenom odgovornošću za knjigovodstvene usluge u stečaju</item>
    </izvorni_sadrzaj>
    <derivirana_varijabla naziv="DomainObject.Predmet.StrankaListNazivFormated_1">
      <item>JEL-CER društvo s ograničenom odgovornošću za knjigovodstvene usluge u stečaju</item>
    </derivirana_varijabla>
  </DomainObject.Predmet.StrankaListNazivFormated>
  <DomainObject.Predmet.StrankaListNazivFormatedOIB>
    <izvorni_sadrzaj>
      <item>JEL-CER društvo s ograničenom odgovornošću za knjigovodstvene usluge u stečaju, OIB 06192323046</item>
    </izvorni_sadrzaj>
    <derivirana_varijabla naziv="DomainObject.Predmet.StrankaListNazivFormatedOIB_1">
      <item>JEL-CER društvo s ograničenom odgovornošću za knjigovodstvene usluge u stečaju, OIB 06192323046</item>
    </derivirana_varijabla>
  </DomainObject.Predmet.StrankaListNazivFormatedOIB>
  <DomainObject.Predmet.ProtuStrankaListFormated>
    <izvorni_sadrzaj>
      <item>JEL-CER društvo s ograničenom odgovornošću za knjigovodstvene usluge</item>
    </izvorni_sadrzaj>
    <derivirana_varijabla naziv="DomainObject.Predmet.ProtuStrankaListFormated_1">
      <item>JEL-CER društvo s ograničenom odgovornošću za knjigovodstvene usluge</item>
    </derivirana_varijabla>
  </DomainObject.Predmet.ProtuStrankaListFormated>
  <DomainObject.Predmet.ProtuStrankaListFormatedOIB>
    <izvorni_sadrzaj>
      <item>JEL-CER društvo s ograničenom odgovornošću za knjigovodstvene usluge, OIB 06192323046</item>
    </izvorni_sadrzaj>
    <derivirana_varijabla naziv="DomainObject.Predmet.ProtuStrankaListFormatedOIB_1">
      <item>JEL-CER društvo s ograničenom odgovornošću za knjigovodstvene usluge, OIB 06192323046</item>
    </derivirana_varijabla>
  </DomainObject.Predmet.ProtuStrankaListFormatedOIB>
  <DomainObject.Predmet.ProtuStrankaListFormatedWithAdress>
    <izvorni_sadrzaj>
      <item>JEL-CER društvo s ograničenom odgovornošću za knjigovodstvene usluge, Kralja Petra Krešimira IV 59, 44320 Kutina</item>
    </izvorni_sadrzaj>
    <derivirana_varijabla naziv="DomainObject.Predmet.ProtuStrankaListFormatedWithAdress_1">
      <item>JEL-CER društvo s ograničenom odgovornošću za knjigovodstvene usluge, Kralja Petra Krešimira IV 59, 44320 Kutina</item>
    </derivirana_varijabla>
  </DomainObject.Predmet.ProtuStrankaListFormatedWithAdress>
  <DomainObject.Predmet.ProtuStrankaListFormatedWithAdressOIB>
    <izvorni_sadrzaj>
      <item>JEL-CER društvo s ograničenom odgovornošću za knjigovodstvene usluge, OIB 06192323046, Kralja Petra Krešimira IV 59, 44320 Kutina</item>
    </izvorni_sadrzaj>
    <derivirana_varijabla naziv="DomainObject.Predmet.ProtuStrankaListFormatedWithAdressOIB_1">
      <item>JEL-CER društvo s ograničenom odgovornošću za knjigovodstvene usluge, OIB 06192323046, Kralja Petra Krešimira IV 59, 44320 Kutina</item>
    </derivirana_varijabla>
  </DomainObject.Predmet.ProtuStrankaListFormatedWithAdressOIB>
  <DomainObject.Predmet.ProtuStrankaListNazivFormated>
    <izvorni_sadrzaj>
      <item>JEL-CER društvo s ograničenom odgovornošću za knjigovodstvene usluge</item>
    </izvorni_sadrzaj>
    <derivirana_varijabla naziv="DomainObject.Predmet.ProtuStrankaListNazivFormated_1">
      <item>JEL-CER društvo s ograničenom odgovornošću za knjigovodstvene usluge</item>
    </derivirana_varijabla>
  </DomainObject.Predmet.ProtuStrankaListNazivFormated>
  <DomainObject.Predmet.ProtuStrankaListNazivFormatedOIB>
    <izvorni_sadrzaj>
      <item>JEL-CER društvo s ograničenom odgovornošću za knjigovodstvene usluge, OIB 06192323046</item>
    </izvorni_sadrzaj>
    <derivirana_varijabla naziv="DomainObject.Predmet.ProtuStrankaListNazivFormatedOIB_1">
      <item>JEL-CER društvo s ograničenom odgovornošću za knjigovodstvene usluge, OIB 06192323046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JEL-CER društvo s ograničenom odgovornošću za knjigovodstvene usluge u stečaju</izvorni_sadrzaj>
    <derivirana_varijabla naziv="DomainObject.Predmet.StrankaIDrugi_1">JEL-CER društvo s ograničenom odgovornošću za knjigovodstvene usluge u stečaju</derivirana_varijabla>
  </DomainObject.Predmet.StrankaIDrugi>
  <DomainObject.Predmet.ProtustrankaIDrugi>
    <izvorni_sadrzaj>JEL-CER društvo s ograničenom odgovornošću za knjigovodstvene usluge</izvorni_sadrzaj>
    <derivirana_varijabla naziv="DomainObject.Predmet.ProtustrankaIDrugi_1">JEL-CER društvo s ograničenom odgovornošću za knjigovodstvene usluge</derivirana_varijabla>
  </DomainObject.Predmet.ProtustrankaIDrugi>
  <DomainObject.Predmet.StrankaIDrugiAdressOIB>
    <izvorni_sadrzaj>JEL-CER društvo s ograničenom odgovornošću za knjigovodstvene usluge u stečaju, OIB 06192323046, Kralja Petra Krešimira IV 59, 44320 Kutina</izvorni_sadrzaj>
    <derivirana_varijabla naziv="DomainObject.Predmet.StrankaIDrugiAdressOIB_1">JEL-CER društvo s ograničenom odgovornošću za knjigovodstvene usluge u stečaju, OIB 06192323046, Kralja Petra Krešimira IV 59, 44320 Kutina</derivirana_varijabla>
  </DomainObject.Predmet.StrankaIDrugiAdressOIB>
  <DomainObject.Predmet.ProtustrankaIDrugiAdressOIB>
    <izvorni_sadrzaj>JEL-CER društvo s ograničenom odgovornošću za knjigovodstvene usluge, OIB 06192323046, Kralja Petra Krešimira IV 59, 44320 Kutina</izvorni_sadrzaj>
    <derivirana_varijabla naziv="DomainObject.Predmet.ProtustrankaIDrugiAdressOIB_1">JEL-CER društvo s ograničenom odgovornošću za knjigovodstvene usluge, OIB 06192323046, Kralja Petra Krešimira IV 59,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JEL-CER društvo s ograničenom odgovornošću za knjigovodstvene usluge</item>
      <item>JEL-CER društvo s ograničenom odgovornošću za knjigovodstvene usluge u stečaju</item>
    </izvorni_sadrzaj>
    <derivirana_varijabla naziv="DomainObject.Predmet.SudioniciListNaziv_1">
      <item>JEL-CER društvo s ograničenom odgovornošću za knjigovodstvene usluge</item>
      <item>JEL-CER društvo s ograničenom odgovornošću za knjigovodstvene usluge u stečaju</item>
    </derivirana_varijabla>
  </DomainObject.Predmet.SudioniciListNaziv>
  <DomainObject.Predmet.SudioniciListAdressOIB>
    <izvorni_sadrzaj>
      <item>JEL-CER društvo s ograničenom odgovornošću za knjigovodstvene usluge, OIB 06192323046, Kralja Petra Krešimira IV 59,44320 Kutina</item>
      <item>JEL-CER društvo s ograničenom odgovornošću za knjigovodstvene usluge u stečaju, OIB 06192323046, Kralja Petra Krešimira IV 59,44320 Kutina</item>
    </izvorni_sadrzaj>
    <derivirana_varijabla naziv="DomainObject.Predmet.SudioniciListAdressOIB_1">
      <item>JEL-CER društvo s ograničenom odgovornošću za knjigovodstvene usluge, OIB 06192323046, Kralja Petra Krešimira IV 59,44320 Kutina</item>
      <item>JEL-CER društvo s ograničenom odgovornošću za knjigovodstvene usluge u stečaju, OIB 06192323046, Kralja Petra Krešimira IV 59,44320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06192323046</item>
      <item>, OIB 06192323046</item>
    </izvorni_sadrzaj>
    <derivirana_varijabla naziv="DomainObject.Predmet.SudioniciListNazivOIB_1">
      <item>, OIB 06192323046</item>
      <item>, OIB 06192323046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2403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2017-12-18T13:21:00Z</dcterms:created>
  <dc:creator>Tihomir Kovačević</dc:creator>
  <cp:lastModifiedBy>Maja Kocijan</cp:lastModifiedBy>
  <cp:lastPrinted>2017-12-18T13:21:00Z</cp:lastPrinted>
  <dcterms:modified xmlns:xsi="http://www.w3.org/2001/XMLSchema-instance" xsi:type="dcterms:W3CDTF">2017-12-18T13:26:00Z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