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cff0" w14:paraId="056cff0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6F689C">
        <w:t xml:space="preserve">KIKI j.d.o.o., </w:t>
      </w:r>
      <w:proofErr w:type="spellStart"/>
      <w:r w:rsidR="006F689C">
        <w:t>Petrijevci</w:t>
      </w:r>
      <w:proofErr w:type="spellEnd"/>
      <w:r w:rsidR="006F689C">
        <w:t>, Republike 47, MBS: 030178066, OIB: 76407413510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3F497C">
        <w:rPr>
          <w:color w:val="000000"/>
        </w:rPr>
        <w:t>6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AA4484" w:rsidP="006F689C" w:rsidR="00AA4484">
      <w:pPr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A4484">
        <w:t xml:space="preserve">KIKI j.d.o.o., </w:t>
      </w:r>
      <w:proofErr w:type="spellStart"/>
      <w:r w:rsidR="00AA4484">
        <w:t>Petrijevci</w:t>
      </w:r>
      <w:proofErr w:type="spellEnd"/>
      <w:r w:rsidR="00AA4484">
        <w:t>, Republike 47, MBS: 030178066, OIB: 76407413510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AA4484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32CC0">
      <w:pPr>
        <w:jc w:val="both"/>
      </w:pPr>
      <w:r>
        <w:t>-zakonski zastupnik dužnika</w:t>
      </w:r>
      <w:r w:rsidR="005368E5">
        <w:t xml:space="preserve"> – direktor </w:t>
      </w:r>
      <w:r w:rsidR="009022CC" w:rsidRPr="009022CC">
        <w:t xml:space="preserve">Hana </w:t>
      </w:r>
      <w:proofErr w:type="spellStart"/>
      <w:r w:rsidR="009022CC" w:rsidRPr="009022CC">
        <w:t>Kolegjeraj</w:t>
      </w:r>
      <w:proofErr w:type="spellEnd"/>
      <w:r w:rsidR="009022CC" w:rsidRPr="009022CC">
        <w:t>, OIB: 33265571434</w:t>
      </w:r>
      <w:r w:rsidR="005368E5">
        <w:t xml:space="preserve">, </w:t>
      </w:r>
      <w:proofErr w:type="spellStart"/>
      <w:r w:rsidR="009022CC" w:rsidRPr="009022CC">
        <w:t>Petrijevci</w:t>
      </w:r>
      <w:proofErr w:type="spellEnd"/>
      <w:r w:rsidR="009022CC" w:rsidRPr="009022CC">
        <w:t>, Republike 47</w:t>
      </w:r>
    </w:p>
    <w:p w:rsidRDefault="006A4DC4" w:rsidP="00A170A4" w:rsidR="006A4DC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3F497C">
        <w:t>6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r w:rsidR="0092694E">
        <w:t>, v.r.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C3A6F" w:rsidR="00FC3A6F">
      <w:pPr>
        <w:pStyle w:val="Odlomakpopisa"/>
        <w:numPr>
          <w:ilvl w:val="0"/>
          <w:numId w:val="10"/>
        </w:numPr>
        <w:jc w:val="both"/>
      </w:pPr>
      <w:r w:rsidRPr="00FC3A6F">
        <w:rPr>
          <w:color w:val="000000"/>
        </w:rPr>
        <w:t>zakonski zastupnik</w:t>
      </w:r>
      <w:r w:rsidR="00527AA7" w:rsidRPr="00FC3A6F">
        <w:rPr>
          <w:color w:val="000000"/>
        </w:rPr>
        <w:t xml:space="preserve"> dužnika</w:t>
      </w:r>
      <w:r w:rsidR="00C342B1" w:rsidRPr="00C342B1">
        <w:t xml:space="preserve"> </w:t>
      </w:r>
      <w:r w:rsidR="00FC3A6F" w:rsidRPr="009022CC">
        <w:t xml:space="preserve">Hana </w:t>
      </w:r>
      <w:proofErr w:type="spellStart"/>
      <w:r w:rsidR="00FC3A6F" w:rsidRPr="009022CC">
        <w:t>Kolegjeraj</w:t>
      </w:r>
      <w:proofErr w:type="spellEnd"/>
      <w:r w:rsidR="00FC3A6F" w:rsidRPr="009022CC">
        <w:t xml:space="preserve">, </w:t>
      </w:r>
      <w:proofErr w:type="spellStart"/>
      <w:r w:rsidR="00FC3A6F" w:rsidRPr="009022CC">
        <w:t>Petrijevci</w:t>
      </w:r>
      <w:proofErr w:type="spellEnd"/>
      <w:r w:rsidR="00FC3A6F" w:rsidRPr="009022CC">
        <w:t>, Republike 47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44216B" w:rsidRPr="00FC3A6F">
        <w:rPr>
          <w:color w:val="000000"/>
        </w:rPr>
        <w:t>13.11.2018</w:t>
      </w:r>
      <w:r w:rsidRPr="00FC3A6F">
        <w:rPr>
          <w:color w:val="000000"/>
        </w:rPr>
        <w:t xml:space="preserve">. u </w:t>
      </w:r>
      <w:r w:rsidR="00FC3A6F">
        <w:rPr>
          <w:color w:val="000000"/>
        </w:rPr>
        <w:t>10,00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C54" w:rsidR="00905C54">
      <w:r>
        <w:separator/>
      </w:r>
    </w:p>
  </w:endnote>
  <w:endnote w:id="0" w:type="continuationSeparator">
    <w:p w:rsidRDefault="00905C54" w:rsidR="0090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C54" w:rsidR="00905C54">
      <w:r>
        <w:separator/>
      </w:r>
    </w:p>
  </w:footnote>
  <w:footnote w:id="0" w:type="continuationSeparator">
    <w:p w:rsidRDefault="00905C54" w:rsidR="00905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B542C3" w:rsidR="00B542C3">
    <w:pPr>
      <w:jc w:val="right"/>
    </w:pPr>
    <w:r>
      <w:tab/>
    </w:r>
    <w:r>
      <w:tab/>
    </w:r>
    <w:r w:rsidR="00B542C3">
      <w:t>7 St-887/18-8</w:t>
    </w:r>
  </w:p>
  <w:p w:rsidRDefault="00B542C3" w:rsidP="00B542C3" w:rsidR="00B542C3">
    <w:pPr>
      <w:pStyle w:val="Zaglavlje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CA5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05C54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C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97C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7C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C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C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C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97C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7C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C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C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j.d.o.o. za usluge</izvorni_sadrzaj>
    <derivirana_varijabla naziv="DomainObject.Predmet.ProtustrankaFormated_1">  KIKI j.d.o.o. za usluge</derivirana_varijabla>
  </DomainObject.Predmet.ProtustrankaFormated>
  <DomainObject.Predmet.ProtustrankaFormatedOIB>
    <izvorni_sadrzaj>  KIKI j.d.o.o. za usluge, OIB 76407413510</izvorni_sadrzaj>
    <derivirana_varijabla naziv="DomainObject.Predmet.ProtustrankaFormatedOIB_1">  KIKI j.d.o.o. za usluge, OIB 76407413510</derivirana_varijabla>
  </DomainObject.Predmet.ProtustrankaFormatedOIB>
  <DomainObject.Predmet.ProtustrankaFormatedWithAdress>
    <izvorni_sadrzaj> KIKI j.d.o.o. za usluge, Republike 47, 31208 Petrijevci</izvorni_sadrzaj>
    <derivirana_varijabla naziv="DomainObject.Predmet.ProtustrankaFormatedWithAdress_1"> KIKI j.d.o.o. za usluge, Republike 47, 31208 Petrijevci</derivirana_varijabla>
  </DomainObject.Predmet.ProtustrankaFormatedWithAdress>
  <DomainObject.Predmet.ProtustrankaFormatedWithAdressOIB>
    <izvorni_sadrzaj> KIKI j.d.o.o. za usluge, OIB 76407413510, Republike 47, 31208 Petrijevci</izvorni_sadrzaj>
    <derivirana_varijabla naziv="DomainObject.Predmet.ProtustrankaFormatedWithAdressOIB_1"> KIKI j.d.o.o. za usluge, OIB 76407413510, Republike 47, 31208 Petrijevci</derivirana_varijabla>
  </DomainObject.Predmet.ProtustrankaFormatedWithAdressOIB>
  <DomainObject.Predmet.ProtustrankaWithAdress>
    <izvorni_sadrzaj>KIKI j.d.o.o. za usluge Republike 47, 31208 Petrijevci</izvorni_sadrzaj>
    <derivirana_varijabla naziv="DomainObject.Predmet.ProtustrankaWithAdress_1">KIKI j.d.o.o. za usluge Republike 47, 31208 Petrijevci</derivirana_varijabla>
  </DomainObject.Predmet.ProtustrankaWithAdress>
  <DomainObject.Predmet.ProtustrankaWithAdressOIB>
    <izvorni_sadrzaj>KIKI j.d.o.o. za usluge, OIB 76407413510, Republike 47, 31208 Petrijevci</izvorni_sadrzaj>
    <derivirana_varijabla naziv="DomainObject.Predmet.ProtustrankaWithAdressOIB_1">KIKI j.d.o.o. za usluge, OIB 76407413510, Republike 47, 31208 Petrijevci</derivirana_varijabla>
  </DomainObject.Predmet.ProtustrankaWithAdressOIB>
  <DomainObject.Predmet.ProtustrankaNazivFormated>
    <izvorni_sadrzaj>KIKI j.d.o.o. za usluge</izvorni_sadrzaj>
    <derivirana_varijabla naziv="DomainObject.Predmet.ProtustrankaNazivFormated_1">KIKI j.d.o.o. za usluge</derivirana_varijabla>
  </DomainObject.Predmet.ProtustrankaNazivFormated>
  <DomainObject.Predmet.ProtustrankaNazivFormatedOIB>
    <izvorni_sadrzaj>KIKI j.d.o.o. za usluge, OIB 76407413510</izvorni_sadrzaj>
    <derivirana_varijabla naziv="DomainObject.Predmet.ProtustrankaNazivFormatedOIB_1">KIKI j.d.o.o. za usluge, OIB 76407413510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KIKI j.d.o.o. za usluge</item>
    </izvorni_sadrzaj>
    <derivirana_varijabla naziv="DomainObject.Predmet.ProtuStrankaListFormated_1">
      <item>KIKI j.d.o.o. za usluge</item>
    </derivirana_varijabla>
  </DomainObject.Predmet.ProtuStrankaListFormated>
  <DomainObject.Predmet.ProtuStrankaListFormatedOIB>
    <izvorni_sadrzaj>
      <item>KIKI j.d.o.o. za usluge, OIB 76407413510</item>
    </izvorni_sadrzaj>
    <derivirana_varijabla naziv="DomainObject.Predmet.ProtuStrankaListFormatedOIB_1">
      <item>KIKI j.d.o.o. za usluge, OIB 76407413510</item>
    </derivirana_varijabla>
  </DomainObject.Predmet.ProtuStrankaListFormatedOIB>
  <DomainObject.Predmet.ProtuStrankaListFormatedWithAdress>
    <izvorni_sadrzaj>
      <item>KIKI j.d.o.o. za usluge, Republike 47, 31208 Petrijevci</item>
    </izvorni_sadrzaj>
    <derivirana_varijabla naziv="DomainObject.Predmet.ProtuStrankaListFormatedWithAdress_1">
      <item>KIKI j.d.o.o. za usluge, Republike 47, 31208 Petrijevci</item>
    </derivirana_varijabla>
  </DomainObject.Predmet.ProtuStrankaListFormatedWithAdress>
  <DomainObject.Predmet.ProtuStrankaListFormatedWithAdressOIB>
    <izvorni_sadrzaj>
      <item>KIKI j.d.o.o. za usluge, OIB 76407413510, Republike 47, 31208 Petrijevci</item>
    </izvorni_sadrzaj>
    <derivirana_varijabla naziv="DomainObject.Predmet.ProtuStrankaListFormatedWithAdressOIB_1">
      <item>KIKI j.d.o.o. za usluge, OIB 76407413510, Republike 47, 31208 Petrijevci</item>
    </derivirana_varijabla>
  </DomainObject.Predmet.ProtuStrankaListFormatedWithAdressOIB>
  <DomainObject.Predmet.ProtuStrankaListNazivFormated>
    <izvorni_sadrzaj>
      <item>KIKI j.d.o.o. za usluge</item>
    </izvorni_sadrzaj>
    <derivirana_varijabla naziv="DomainObject.Predmet.ProtuStrankaListNazivFormated_1">
      <item>KIKI j.d.o.o. za usluge</item>
    </derivirana_varijabla>
  </DomainObject.Predmet.ProtuStrankaListNazivFormated>
  <DomainObject.Predmet.ProtuStrankaListNazivFormatedOIB>
    <izvorni_sadrzaj>
      <item>KIKI j.d.o.o. za usluge, OIB 76407413510</item>
    </izvorni_sadrzaj>
    <derivirana_varijabla naziv="DomainObject.Predmet.ProtuStrankaListNazivFormatedOIB_1">
      <item>KIKI j.d.o.o. za usluge, OIB 76407413510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KIKI j.d.o.o. za usluge</izvorni_sadrzaj>
    <derivirana_varijabla naziv="DomainObject.Predmet.ProtustrankaIDrugi_1">KIKI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KIKI j.d.o.o. za usluge, OIB 76407413510, Republike 47, 31208 Petrijevci</izvorni_sadrzaj>
    <derivirana_varijabla naziv="DomainObject.Predmet.ProtustrankaIDrugiAdressOIB_1">KIKI j.d.o.o. za usluge, OIB 76407413510,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KIKI j.d.o.o. za usluge</item>
    </izvorni_sadrzaj>
    <derivirana_varijabla naziv="DomainObject.Predmet.SudioniciListNaziv_1">
      <item>FINA RC OSIJEK</item>
      <item>KIKI j.d.o.o. za usluge</item>
    </derivirana_varijabla>
  </DomainObject.Predmet.SudioniciListNaziv>
  <DomainObject.Predmet.SudioniciListAdressOIB>
    <izvorni_sadrzaj>
      <item>FINA RC OSIJEK, OIB 85821130368</item>
      <item>KIKI j.d.o.o. za usluge, OIB 76407413510, Republike 47,31208 Petrijevci</item>
    </izvorni_sadrzaj>
    <derivirana_varijabla naziv="DomainObject.Predmet.SudioniciListAdressOIB_1">
      <item>FINA RC OSIJEK, OIB 85821130368</item>
      <item>KIKI j.d.o.o. za usluge, OIB 76407413510,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76407413510</item>
    </izvorni_sadrzaj>
    <derivirana_varijabla naziv="DomainObject.Predmet.SudioniciListNazivOIB_1">
      <item>, OIB 85821130368</item>
      <item>, OIB 76407413510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St-887/2018-6</izvorni_sadrzaj>
    <derivirana_varijabla naziv="DomainObject.PredzadnjaOdlukaIzPredmeta.Oznaka_1">St-887/2018-6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183</properties:Words>
  <properties:Characters>1019</properties:Characters>
  <properties:Lines>45</properties:Lines>
  <properties:Paragraphs>23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2018-10-16T12:22:00Z</cp:lastPrinted>
  <dcterms:modified xmlns:xsi="http://www.w3.org/2001/XMLSchema-instance" xsi:type="dcterms:W3CDTF">2018-10-17T06:14:00Z</dcterms:modified>
  <cp:revision>187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