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d51c" w14:paraId="b6ad51c" w:rsidRDefault="00D41763" w:rsidP="00D41763" w:rsidR="00AA5237" w:rsidRPr="006805AD">
      <w:pPr>
        <w15:collapsed w:val="false"/>
      </w:pP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3201F6">
        <w:t>29</w:t>
      </w:r>
      <w:r w:rsidRPr="006805AD">
        <w:t xml:space="preserve">. </w:t>
      </w:r>
      <w:r w:rsidR="003201F6">
        <w:t>rujna</w:t>
      </w:r>
      <w:r w:rsidR="00397B12">
        <w:t xml:space="preserve"> </w:t>
      </w:r>
      <w:r w:rsidRPr="006805AD">
        <w:t xml:space="preserve">2016. za provedbu skraćenoga stečajnoga postupka nad dužnikom </w:t>
      </w:r>
      <w:r w:rsidR="003201F6">
        <w:t>UDRUGA DRAGOVOLJACA DOMOVINSKOG RATA "ZNG 91"</w:t>
      </w:r>
      <w:r w:rsidR="00397B12">
        <w:t xml:space="preserve">, Zadar, </w:t>
      </w:r>
      <w:r w:rsidR="003201F6">
        <w:t>Vlade Janjića</w:t>
      </w:r>
      <w:r w:rsidR="00EF2AE1">
        <w:t xml:space="preserve"> – Cape 2</w:t>
      </w:r>
      <w:bookmarkStart w:name="_GoBack" w:id="0"/>
      <w:bookmarkEnd w:id="0"/>
      <w:r w:rsidR="00397B12">
        <w:t>, OIB:</w:t>
      </w:r>
      <w:r w:rsidR="003201F6">
        <w:t>63385768802</w:t>
      </w:r>
      <w:r w:rsidRPr="006805AD">
        <w:t xml:space="preserve">, </w:t>
      </w:r>
      <w:r w:rsidR="003201F6">
        <w:t>20</w:t>
      </w:r>
      <w:r w:rsidRPr="006805AD">
        <w:t xml:space="preserve">. ožujka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3201F6" w:rsidRPr="003201F6">
        <w:t>UDRUGA DRAGOVOLJACA DOMOVINSKOG RATA "ZNG 91", Zadar, Put Vlade Janjića, OIB:63385768802</w:t>
      </w:r>
      <w:r w:rsidR="006805AD" w:rsidRPr="006805AD">
        <w:t xml:space="preserve"> </w:t>
      </w:r>
      <w:r w:rsidRPr="006805AD">
        <w:t xml:space="preserve">s danom </w:t>
      </w:r>
      <w:r w:rsidR="003201F6">
        <w:t>20</w:t>
      </w:r>
      <w:r w:rsidRPr="006805AD">
        <w:t xml:space="preserve">. ožujka 2017. u </w:t>
      </w:r>
      <w:r w:rsidR="003201F6">
        <w:t>12</w:t>
      </w:r>
      <w:r w:rsidR="00266C51">
        <w:t>,</w:t>
      </w:r>
      <w:r w:rsidR="00397B12">
        <w:t>00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397B12">
        <w:t xml:space="preserve">Nada Mikulandra iz </w:t>
      </w:r>
      <w:proofErr w:type="spellStart"/>
      <w:r w:rsidR="00397B12">
        <w:t>Bilica</w:t>
      </w:r>
      <w:proofErr w:type="spellEnd"/>
      <w:r w:rsidR="00397B12">
        <w:t xml:space="preserve">, </w:t>
      </w:r>
      <w:proofErr w:type="spellStart"/>
      <w:r w:rsidR="00397B12">
        <w:t>Stubalj</w:t>
      </w:r>
      <w:proofErr w:type="spellEnd"/>
      <w:r w:rsidR="00397B12">
        <w:t xml:space="preserve"> 238, OIB: 01343352417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3201F6" w:rsidRPr="003201F6">
        <w:t>UDRUGA DRAGOVOLJACA DOMOVINSKOG RATA "ZNG 91", Zadar, Put Vlade Janjića, OIB:63385768802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266C51" w:rsidP="007B1E77" w:rsidR="00266C51">
      <w:pPr>
        <w:jc w:val="center"/>
      </w:pPr>
    </w:p>
    <w:p w:rsidRDefault="007B1E77" w:rsidP="007B1E77" w:rsidR="007B1E77" w:rsidRPr="006805AD">
      <w:pPr>
        <w:jc w:val="center"/>
      </w:pPr>
      <w:r w:rsidRPr="006805AD"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397B12">
        <w:t xml:space="preserve"> Zadar je podnijela ovom sudu </w:t>
      </w:r>
      <w:r w:rsidR="003201F6">
        <w:t>29</w:t>
      </w:r>
      <w:r w:rsidRPr="006805AD">
        <w:t>.</w:t>
      </w:r>
      <w:r w:rsidR="00397B12">
        <w:t xml:space="preserve"> </w:t>
      </w:r>
      <w:r w:rsidR="003201F6">
        <w:t>rujna</w:t>
      </w:r>
      <w:r w:rsidR="00266C51">
        <w:t xml:space="preserve">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3201F6">
        <w:t>27</w:t>
      </w:r>
      <w:r w:rsidRPr="006805AD">
        <w:t xml:space="preserve">. </w:t>
      </w:r>
      <w:r w:rsidR="003201F6">
        <w:t>rujna</w:t>
      </w:r>
      <w:r w:rsidR="00397B12">
        <w:t xml:space="preserve">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3201F6">
        <w:t>7</w:t>
      </w:r>
      <w:r w:rsidR="00397B12">
        <w:t>.</w:t>
      </w:r>
      <w:r w:rsidR="003201F6">
        <w:t>442</w:t>
      </w:r>
      <w:r w:rsidR="00397B12">
        <w:t>,</w:t>
      </w:r>
      <w:r w:rsidR="003201F6">
        <w:t>42</w:t>
      </w:r>
      <w:r w:rsidRPr="006805AD">
        <w:t xml:space="preserve"> kuna, da nema zaposlenih, da ima </w:t>
      </w:r>
      <w:r w:rsidR="006805AD" w:rsidRPr="006805AD">
        <w:t xml:space="preserve">dva </w:t>
      </w:r>
      <w:r w:rsidRPr="006805AD">
        <w:t>otvoren</w:t>
      </w:r>
      <w:r w:rsidR="006805AD" w:rsidRPr="006805AD">
        <w:t>a</w:t>
      </w:r>
      <w:r w:rsidRPr="006805AD">
        <w:t xml:space="preserve"> račun</w:t>
      </w:r>
      <w:r w:rsidR="006805AD" w:rsidRPr="006805AD">
        <w:t>a</w:t>
      </w:r>
      <w:r w:rsidRPr="006805AD">
        <w:t xml:space="preserve"> u </w:t>
      </w:r>
      <w:proofErr w:type="spellStart"/>
      <w:r w:rsidR="00397B12">
        <w:t>Addiko</w:t>
      </w:r>
      <w:proofErr w:type="spellEnd"/>
      <w:r w:rsidR="00397B12">
        <w:t xml:space="preserve"> Bank </w:t>
      </w:r>
      <w:r w:rsidR="006805AD" w:rsidRPr="006805AD">
        <w:t>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3201F6">
        <w:t>13</w:t>
      </w:r>
      <w:r w:rsidRPr="006805AD">
        <w:t xml:space="preserve">. </w:t>
      </w:r>
      <w:r w:rsidR="006805AD" w:rsidRPr="006805AD">
        <w:t xml:space="preserve">prosinca </w:t>
      </w:r>
      <w:r w:rsidRPr="006805AD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 xml:space="preserve">tvrde Financijske agencije od </w:t>
      </w:r>
      <w:r w:rsidR="003201F6">
        <w:t>20</w:t>
      </w:r>
      <w:r w:rsidRPr="006805AD">
        <w:t xml:space="preserve">. ožujka 2017. proizlazi da je račun dužnika i dalje u blokadi zbog neizvršenih osnova za plaćanje u ukupnom iznosu od </w:t>
      </w:r>
      <w:r w:rsidR="003201F6">
        <w:t>7</w:t>
      </w:r>
      <w:r w:rsidR="00397B12">
        <w:t>.</w:t>
      </w:r>
      <w:r w:rsidR="003201F6">
        <w:t>530</w:t>
      </w:r>
      <w:r w:rsidR="00397B12">
        <w:t>,</w:t>
      </w:r>
      <w:r w:rsidR="003201F6">
        <w:t>24</w:t>
      </w:r>
      <w:r w:rsidRPr="006805AD">
        <w:t xml:space="preserve"> kuna u neprekinutom razdoblju od </w:t>
      </w:r>
      <w:r w:rsidR="003201F6">
        <w:t>287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3201F6">
        <w:t>20</w:t>
      </w:r>
      <w:r w:rsidR="003F3DB7" w:rsidRPr="006805AD">
        <w:t xml:space="preserve">. </w:t>
      </w:r>
      <w:r w:rsidRPr="006805AD">
        <w:t xml:space="preserve">ožujka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536F9" w:rsidP="00397B12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7B1E77" w:rsidRPr="006805AD">
        <w:t>Sudski savjetnik</w:t>
      </w:r>
    </w:p>
    <w:p w:rsidRDefault="004536F9" w:rsidP="00397B12" w:rsidR="007B1E77" w:rsidRPr="006805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Krešimir Torbarina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>
      <w:pPr>
        <w:jc w:val="both"/>
      </w:pPr>
    </w:p>
    <w:p w:rsidRDefault="00397B12" w:rsidP="003F3DB7" w:rsidR="00397B12" w:rsidRPr="006805AD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</w:t>
      </w:r>
      <w:proofErr w:type="spellStart"/>
      <w:r>
        <w:t>J.J</w:t>
      </w:r>
      <w:proofErr w:type="spellEnd"/>
      <w:r>
        <w:t xml:space="preserve">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</w:t>
      </w:r>
      <w:proofErr w:type="spellStart"/>
      <w:r>
        <w:t>J.J</w:t>
      </w:r>
      <w:proofErr w:type="spellEnd"/>
      <w:r>
        <w:t xml:space="preserve">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AE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97B12">
      <w:t xml:space="preserve">Poslovni broj: 5 </w:t>
    </w:r>
    <w:r w:rsidR="00397B12" w:rsidRPr="008C3132">
      <w:t>St-</w:t>
    </w:r>
    <w:r w:rsidR="003201F6">
      <w:t>1069</w:t>
    </w:r>
    <w:r w:rsidR="00397B12">
      <w:t>/16-10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</w:t>
    </w:r>
    <w:r>
      <w:t xml:space="preserve">Poslovni broj: 5 </w:t>
    </w:r>
    <w:r w:rsidRPr="008C3132">
      <w:t>St-</w:t>
    </w:r>
    <w:r w:rsidR="003201F6">
      <w:t>1069</w:t>
    </w:r>
    <w:r w:rsidR="00397B12">
      <w:t>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6C51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01F6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97B12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0F27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2AE1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F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F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St-1069/2016-9</izvorni_sadrzaj>
    <derivirana_varijabla naziv="DomainObject.Oznaka_1">St-1069/2016-9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DRAGOVOLJACA DOMOVINSKOG RATA "ZNG 91", Zadar</izvorni_sadrzaj>
    <derivirana_varijabla naziv="DomainObject.Predmet.ProtustrankaFormated_1">  UDRUGA DRAGOVOLJACA DOMOVINSKOG RATA "ZNG 91", Zadar</derivirana_varijabla>
  </DomainObject.Predmet.ProtustrankaFormated>
  <DomainObject.Predmet.ProtustrankaFormatedOIB>
    <izvorni_sadrzaj>  UDRUGA DRAGOVOLJACA DOMOVINSKOG RATA "ZNG 91", Zadar, OIB 63385768802</izvorni_sadrzaj>
    <derivirana_varijabla naziv="DomainObject.Predmet.ProtustrankaFormatedOIB_1">  UDRUGA DRAGOVOLJACA DOMOVINSKOG RATA "ZNG 91", Zadar, OIB 63385768802</derivirana_varijabla>
  </DomainObject.Predmet.ProtustrankaFormatedOIB>
  <DomainObject.Predmet.ProtustrankaFormatedWithAdress>
    <izvorni_sadrzaj> UDRUGA DRAGOVOLJACA DOMOVINSKOG RATA "ZNG 91", Zadar</izvorni_sadrzaj>
    <derivirana_varijabla naziv="DomainObject.Predmet.ProtustrankaFormatedWithAdress_1"> UDRUGA DRAGOVOLJACA DOMOVINSKOG RATA "ZNG 91", Zadar</derivirana_varijabla>
  </DomainObject.Predmet.ProtustrankaFormatedWithAdress>
  <DomainObject.Predmet.ProtustrankaFormatedWithAdressOIB>
    <izvorni_sadrzaj> UDRUGA DRAGOVOLJACA DOMOVINSKOG RATA "ZNG 91", Zadar, OIB 63385768802</izvorni_sadrzaj>
    <derivirana_varijabla naziv="DomainObject.Predmet.ProtustrankaFormatedWithAdressOIB_1"> UDRUGA DRAGOVOLJACA DOMOVINSKOG RATA "ZNG 91", Zadar, OIB 63385768802</derivirana_varijabla>
  </DomainObject.Predmet.ProtustrankaFormatedWithAdressOIB>
  <DomainObject.Predmet.ProtustrankaWithAdress>
    <izvorni_sadrzaj>UDRUGA DRAGOVOLJACA DOMOVINSKOG RATA "ZNG 91", Zadar </izvorni_sadrzaj>
    <derivirana_varijabla naziv="DomainObject.Predmet.ProtustrankaWithAdress_1">UDRUGA DRAGOVOLJACA DOMOVINSKOG RATA "ZNG 91", Zadar </derivirana_varijabla>
  </DomainObject.Predmet.ProtustrankaWithAdress>
  <DomainObject.Predmet.ProtustrankaWithAdressOIB>
    <izvorni_sadrzaj>UDRUGA DRAGOVOLJACA DOMOVINSKOG RATA "ZNG 91", Zadar, OIB 63385768802</izvorni_sadrzaj>
    <derivirana_varijabla naziv="DomainObject.Predmet.ProtustrankaWithAdressOIB_1">UDRUGA DRAGOVOLJACA DOMOVINSKOG RATA "ZNG 91", Zadar, OIB 63385768802</derivirana_varijabla>
  </DomainObject.Predmet.ProtustrankaWithAdressOIB>
  <DomainObject.Predmet.ProtustrankaNazivFormated>
    <izvorni_sadrzaj>UDRUGA DRAGOVOLJACA DOMOVINSKOG RATA "ZNG 91", Zadar</izvorni_sadrzaj>
    <derivirana_varijabla naziv="DomainObject.Predmet.ProtustrankaNazivFormated_1">UDRUGA DRAGOVOLJACA DOMOVINSKOG RATA "ZNG 91", Zadar</derivirana_varijabla>
  </DomainObject.Predmet.ProtustrankaNazivFormated>
  <DomainObject.Predmet.ProtustrankaNazivFormatedOIB>
    <izvorni_sadrzaj>UDRUGA DRAGOVOLJACA DOMOVINSKOG RATA "ZNG 91", Zadar, OIB 63385768802</izvorni_sadrzaj>
    <derivirana_varijabla naziv="DomainObject.Predmet.ProtustrankaNazivFormatedOIB_1">UDRUGA DRAGOVOLJACA DOMOVINSKOG RATA "ZNG 91", Zadar, OIB 63385768802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DRAGOVOLJACA DOMOVINSKOG RATA "ZNG 91", Zadar</item>
    </izvorni_sadrzaj>
    <derivirana_varijabla naziv="DomainObject.Predmet.ProtuStrankaListFormated_1">
      <item>UDRUGA DRAGOVOLJACA DOMOVINSKOG RATA "ZNG 91", Zadar</item>
    </derivirana_varijabla>
  </DomainObject.Predmet.ProtuStrankaListFormated>
  <DomainObject.Predmet.ProtuStrankaListFormatedOIB>
    <izvorni_sadrzaj>
      <item>UDRUGA DRAGOVOLJACA DOMOVINSKOG RATA "ZNG 91", Zadar, OIB 63385768802</item>
    </izvorni_sadrzaj>
    <derivirana_varijabla naziv="DomainObject.Predmet.ProtuStrankaListFormatedOIB_1">
      <item>UDRUGA DRAGOVOLJACA DOMOVINSKOG RATA "ZNG 91", Zadar, OIB 63385768802</item>
    </derivirana_varijabla>
  </DomainObject.Predmet.ProtuStrankaListFormatedOIB>
  <DomainObject.Predmet.ProtuStrankaListFormatedWithAdress>
    <izvorni_sadrzaj>
      <item>UDRUGA DRAGOVOLJACA DOMOVINSKOG RATA "ZNG 91", Zadar</item>
    </izvorni_sadrzaj>
    <derivirana_varijabla naziv="DomainObject.Predmet.ProtuStrankaListFormatedWithAdress_1">
      <item>UDRUGA DRAGOVOLJACA DOMOVINSKOG RATA "ZNG 91", Zadar</item>
    </derivirana_varijabla>
  </DomainObject.Predmet.ProtuStrankaListFormatedWithAdress>
  <DomainObject.Predmet.ProtuStrankaListFormatedWithAdressOIB>
    <izvorni_sadrzaj>
      <item>UDRUGA DRAGOVOLJACA DOMOVINSKOG RATA "ZNG 91", Zadar, OIB 63385768802</item>
    </izvorni_sadrzaj>
    <derivirana_varijabla naziv="DomainObject.Predmet.ProtuStrankaListFormatedWithAdressOIB_1">
      <item>UDRUGA DRAGOVOLJACA DOMOVINSKOG RATA "ZNG 91", Zadar, OIB 63385768802</item>
    </derivirana_varijabla>
  </DomainObject.Predmet.ProtuStrankaListFormatedWithAdressOIB>
  <DomainObject.Predmet.ProtuStrankaListNazivFormated>
    <izvorni_sadrzaj>
      <item>UDRUGA DRAGOVOLJACA DOMOVINSKOG RATA "ZNG 91", Zadar</item>
    </izvorni_sadrzaj>
    <derivirana_varijabla naziv="DomainObject.Predmet.ProtuStrankaListNazivFormated_1">
      <item>UDRUGA DRAGOVOLJACA DOMOVINSKOG RATA "ZNG 91", Zadar</item>
    </derivirana_varijabla>
  </DomainObject.Predmet.ProtuStrankaListNazivFormated>
  <DomainObject.Predmet.ProtuStrankaListNazivFormatedOIB>
    <izvorni_sadrzaj>
      <item>UDRUGA DRAGOVOLJACA DOMOVINSKOG RATA "ZNG 91", Zadar, OIB 63385768802</item>
    </izvorni_sadrzaj>
    <derivirana_varijabla naziv="DomainObject.Predmet.ProtuStrankaListNazivFormatedOIB_1">
      <item>UDRUGA DRAGOVOLJACA DOMOVINSKOG RATA "ZNG 91", Zadar, OIB 63385768802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St-1069/2016-9</izvorni_sadrzaj>
    <derivirana_varijabla naziv="DomainObject.PoslovniBrojDokumenta_1">St-1069/2016-9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DRAGOVOLJACA DOMOVINSKOG RATA "ZNG 91", Zadar</izvorni_sadrzaj>
    <derivirana_varijabla naziv="DomainObject.Predmet.ProtustrankaIDrugi_1">UDRUGA DRAGOVOLJACA DOMOVINSKOG RATA "ZNG 91",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DRAGOVOLJACA DOMOVINSKOG RATA "ZNG 91", Zadar, OIB 63385768802</izvorni_sadrzaj>
    <derivirana_varijabla naziv="DomainObject.Predmet.ProtustrankaIDrugiAdressOIB_1">UDRUGA DRAGOVOLJACA DOMOVINSKOG RATA "ZNG 91", Zadar, OIB 63385768802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DRAGOVOLJACA DOMOVINSKOG RATA "ZNG 91", Zadar</item>
    </izvorni_sadrzaj>
    <derivirana_varijabla naziv="DomainObject.Predmet.SudioniciListNaziv_1">
      <item>FINA</item>
      <item>UDRUGA DRAGOVOLJACA DOMOVINSKOG RATA "ZNG 91", Zadar</item>
    </derivirana_varijabla>
  </DomainObject.Predmet.SudioniciListNaziv>
  <DomainObject.Predmet.SudioniciListAdressOIB>
    <izvorni_sadrzaj>
      <item>FINA, OIB 85821130368</item>
      <item>UDRUGA DRAGOVOLJACA DOMOVINSKOG RATA "ZNG 91", Zadar, OIB 63385768802</item>
    </izvorni_sadrzaj>
    <derivirana_varijabla naziv="DomainObject.Predmet.SudioniciListAdressOIB_1">
      <item>FINA, OIB 85821130368</item>
      <item>UDRUGA DRAGOVOLJACA DOMOVINSKOG RATA "ZNG 91", Zadar, OIB 63385768802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63385768802</item>
    </izvorni_sadrzaj>
    <derivirana_varijabla naziv="DomainObject.Predmet.SudioniciListNazivOIB_1">
      <item>, OIB 85821130368</item>
      <item>, OIB 63385768802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F92AB-717B-49B7-BF37-E8B006B9E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1044</properties:Words>
  <properties:Characters>5709</properties:Characters>
  <properties:Lines>176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2017-03-17T10:31:00Z</dcterms:created>
  <dc:creator>Administrator</dc:creator>
  <cp:lastModifiedBy>Krešimir Torbarina</cp:lastModifiedBy>
  <cp:lastPrinted>2017-03-17T10:31:00Z</cp:lastPrinted>
  <dcterms:modified xmlns:xsi="http://www.w3.org/2001/XMLSchema-instance" xsi:type="dcterms:W3CDTF">2017-03-20T10:59:00Z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