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0efd" w14:paraId="be60efd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C672C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411713">
        <w:t xml:space="preserve"> 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411713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C36A0E">
        <w:t>radi nastavka postupka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A02690" w:rsidRPr="00A02690">
        <w:t xml:space="preserve">LUKAS d.o.o. </w:t>
      </w:r>
      <w:r w:rsidR="00A02690">
        <w:t xml:space="preserve">u stečaju </w:t>
      </w:r>
      <w:r w:rsidR="00A02690" w:rsidRPr="00A02690">
        <w:t>Pula, Marianijeva 16, OIB 19835183925</w:t>
      </w:r>
      <w:r w:rsidR="00F56D84" w:rsidRPr="00F56D84">
        <w:t xml:space="preserve">, </w:t>
      </w:r>
      <w:r w:rsidR="00E412AB">
        <w:t>06</w:t>
      </w:r>
      <w:r w:rsidRPr="00517A02">
        <w:t xml:space="preserve">. </w:t>
      </w:r>
      <w:r w:rsidR="00E412AB">
        <w:t>ožujka</w:t>
      </w:r>
      <w:r w:rsidRPr="00517A02">
        <w:t xml:space="preserve"> 201</w:t>
      </w:r>
      <w:r w:rsidR="00D974D5">
        <w:t>7</w:t>
      </w:r>
      <w:r w:rsidRPr="00517A02">
        <w:t>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F56D84" w:rsidR="00DA54DC">
      <w:pPr>
        <w:jc w:val="both"/>
      </w:pPr>
      <w:r>
        <w:tab/>
      </w:r>
      <w:r w:rsidR="00DA54DC">
        <w:t>I.</w:t>
      </w:r>
      <w:r w:rsidR="00DA54DC">
        <w:tab/>
        <w:t>Poziva</w:t>
      </w:r>
      <w:r w:rsidR="00E412AB">
        <w:t>ju</w:t>
      </w:r>
      <w:r w:rsidR="00DA54DC">
        <w:t xml:space="preserve"> se </w:t>
      </w:r>
      <w:r w:rsidR="00E412AB">
        <w:t xml:space="preserve">GRACIELA BRATULICH </w:t>
      </w:r>
      <w:r w:rsidR="00411713">
        <w:t>iz</w:t>
      </w:r>
      <w:r w:rsidR="00E412AB">
        <w:t xml:space="preserve"> Kanade, 2716 Don Street apt. 1, Otawwa, 2 i TOMISLAV ANĐIĆ iz Pule, Marijanijeva 6</w:t>
      </w:r>
      <w:r w:rsidR="00DA54DC">
        <w:t xml:space="preserve">, da u roku od </w:t>
      </w:r>
      <w:r w:rsidR="00C36A0E">
        <w:t>15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</w:t>
      </w:r>
      <w:r w:rsidR="00E412AB">
        <w:t xml:space="preserve">solidarno </w:t>
      </w:r>
      <w:r w:rsidR="00DA54DC">
        <w:t>uplat</w:t>
      </w:r>
      <w:r w:rsidR="00E412AB">
        <w:t>e</w:t>
      </w:r>
      <w:r w:rsidR="00DA54DC">
        <w:t xml:space="preserve"> na depozit ovog suda broj: HR43 2390001 1300029763, poziv na broj 020-1</w:t>
      </w:r>
      <w:r w:rsidR="00E412AB">
        <w:t>079</w:t>
      </w:r>
      <w:r w:rsidR="00DA54DC">
        <w:t>-16</w:t>
      </w:r>
      <w:r w:rsidR="00C36A0E">
        <w:t xml:space="preserve"> predujam u </w:t>
      </w:r>
      <w:r w:rsidR="00D974D5">
        <w:t xml:space="preserve">iznosu od </w:t>
      </w:r>
      <w:r w:rsidR="00E412AB">
        <w:t>8</w:t>
      </w:r>
      <w:r w:rsidR="00DA54DC">
        <w:t xml:space="preserve">.000,00 kuna (slovima: </w:t>
      </w:r>
      <w:r w:rsidR="00E412AB">
        <w:t>osam</w:t>
      </w:r>
      <w:r w:rsidR="00DA54DC">
        <w:t xml:space="preserve"> tisuća kuna) za namirenje troškova nastavljanja postupka radi naknadne diobe</w:t>
      </w:r>
      <w:r w:rsidR="00DA54DC" w:rsidRPr="00DA54DC">
        <w:t xml:space="preserve"> te </w:t>
      </w:r>
      <w:r w:rsidR="00DA54DC">
        <w:t xml:space="preserve">da </w:t>
      </w:r>
      <w:r w:rsidR="00DA54DC" w:rsidRPr="00DA54DC">
        <w:t>dokaz o uplati dostave su</w:t>
      </w:r>
      <w:r w:rsidR="00DA54DC">
        <w:t>du.</w:t>
      </w:r>
    </w:p>
    <w:p w:rsidRDefault="00DA54DC" w:rsidP="00DA54DC" w:rsidR="00DA54DC">
      <w:pPr>
        <w:jc w:val="both"/>
      </w:pPr>
    </w:p>
    <w:p w:rsidRDefault="00DA54DC" w:rsidP="00DA54DC" w:rsidR="002C6D33" w:rsidRPr="002C6D33">
      <w:pPr>
        <w:jc w:val="both"/>
      </w:pPr>
      <w:r>
        <w:tab/>
        <w:t>II.</w:t>
      </w:r>
      <w:r>
        <w:tab/>
        <w:t>Ako predlagatelj</w:t>
      </w:r>
      <w:r w:rsidR="00E412AB">
        <w:t>i</w:t>
      </w:r>
      <w:r>
        <w:t xml:space="preserve"> u roku od </w:t>
      </w:r>
      <w:r w:rsidR="00C36A0E">
        <w:t>15</w:t>
      </w:r>
      <w:r>
        <w:t xml:space="preserve"> dana ne uplat</w:t>
      </w:r>
      <w:r w:rsidR="00E412AB">
        <w:t>e</w:t>
      </w:r>
      <w:r>
        <w:t xml:space="preserve"> predujam u iznosu označenom u točki I. izreke ovog zaključka, te ne dostav</w:t>
      </w:r>
      <w:r w:rsidR="00E412AB">
        <w:t>e</w:t>
      </w:r>
      <w:r>
        <w:t xml:space="preserve"> dokaz o uplati, sud će prijedlog za nastavljanje postupka odbaciti.</w:t>
      </w: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DA54DC" w:rsidR="00DA54DC">
      <w:pPr>
        <w:jc w:val="both"/>
      </w:pPr>
      <w:r w:rsidRPr="00A336AC">
        <w:tab/>
      </w:r>
      <w:r w:rsidR="00DA54DC">
        <w:t>Predlagatelj</w:t>
      </w:r>
      <w:r w:rsidR="00E412AB">
        <w:t>i</w:t>
      </w:r>
      <w:r w:rsidR="00DA54DC">
        <w:t xml:space="preserve"> </w:t>
      </w:r>
      <w:r w:rsidR="00967AAC" w:rsidRPr="00967AAC">
        <w:t xml:space="preserve">GRACIELA BRATULICH </w:t>
      </w:r>
      <w:r w:rsidR="00964314" w:rsidRPr="00967AAC">
        <w:t>iz</w:t>
      </w:r>
      <w:r w:rsidR="00967AAC" w:rsidRPr="00967AAC">
        <w:t xml:space="preserve"> Kanade, 2716 Don Street apt. 1, Otawwa, 2 i TOMISLAV ANĐIĆ iz Pule, Marijanijeva 6</w:t>
      </w:r>
      <w:r w:rsidR="00DA54DC">
        <w:t xml:space="preserve">, </w:t>
      </w:r>
      <w:r w:rsidR="00967AAC">
        <w:t xml:space="preserve">su </w:t>
      </w:r>
      <w:r w:rsidR="002C6D33">
        <w:t>predl</w:t>
      </w:r>
      <w:r w:rsidR="00DA54DC">
        <w:t>o</w:t>
      </w:r>
      <w:r w:rsidR="002C6D33">
        <w:t>ž</w:t>
      </w:r>
      <w:r w:rsidR="00DA54DC">
        <w:t>i</w:t>
      </w:r>
      <w:r w:rsidR="00967AAC">
        <w:t>li</w:t>
      </w:r>
      <w:r w:rsidR="002C6D33">
        <w:t xml:space="preserve">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967AAC" w:rsidRPr="00967AAC">
        <w:t>LUKAS d.o.o. u stečaju Pula, Marianijeva 16, OIB 19835183925</w:t>
      </w:r>
      <w:r w:rsidR="00DA54DC">
        <w:t xml:space="preserve">, </w:t>
      </w:r>
      <w:r w:rsidR="00DA54DC" w:rsidRPr="00DA54DC">
        <w:t>nad kojim je stečajni postupak otvoren i zaključen, jer da društvo ima u vlasništvu</w:t>
      </w:r>
      <w:r w:rsidR="00DA54DC">
        <w:t xml:space="preserve"> </w:t>
      </w:r>
      <w:r w:rsidR="00967AAC">
        <w:t>vozila (kamion marke MAN i kombi marke Volkswagen)</w:t>
      </w:r>
      <w:r w:rsidR="00DA54DC">
        <w:t>.</w:t>
      </w:r>
    </w:p>
    <w:p w:rsidRDefault="00DA54DC" w:rsidP="00DA54DC" w:rsidR="00DA54DC">
      <w:pPr>
        <w:jc w:val="both"/>
      </w:pPr>
      <w:r>
        <w:tab/>
        <w:t>U situaciji kada je otvoren i zaključen stečajni postupak nad dužnikom, te kada je utvrđeno da isti ima imovinu, primjenjuje se odredba čl. 289. Stečajnog zakona (NN 71/15, 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DA54DC" w:rsidP="00DA54DC" w:rsidR="00DA54DC">
      <w:pPr>
        <w:jc w:val="both"/>
      </w:pPr>
      <w:r>
        <w:tab/>
        <w:t xml:space="preserve">S obzirom da po odredbi čl. 112. st. 5. SZ-a nisu zaplijenjena sredstva na računu dužnika za namirenje troškova stečajnog postupka, a da je za nastavljanje postupka potrebno otvoriti račun stečajne mase, izraditi pečat, isplatiti trošak i nagradu stečajnom upravitelju, naknaditi trošak </w:t>
      </w:r>
      <w:r w:rsidR="00967AAC">
        <w:t xml:space="preserve">procjene </w:t>
      </w:r>
      <w:r>
        <w:t>i prodaj</w:t>
      </w:r>
      <w:r w:rsidR="00967AAC">
        <w:t>e</w:t>
      </w:r>
      <w:r>
        <w:t xml:space="preserve"> </w:t>
      </w:r>
      <w:r w:rsidR="00967AAC">
        <w:t>vozila</w:t>
      </w:r>
      <w:r>
        <w:t>, prema ocjeni suda za pokriće tih trošk</w:t>
      </w:r>
      <w:r w:rsidR="00967AAC">
        <w:t>ova potreban je iznos od barem 8</w:t>
      </w:r>
      <w:r>
        <w:t xml:space="preserve">.000,00 kuna, pa je temeljem odredbe čl. 289. st. 3. SZ-a donesena odluka kao u izreci.  </w:t>
      </w:r>
    </w:p>
    <w:p w:rsidRDefault="00AB3722" w:rsidP="00DA54DC" w:rsidR="00AB3722">
      <w:pPr>
        <w:jc w:val="both"/>
      </w:pPr>
    </w:p>
    <w:p w:rsidRDefault="000515A0" w:rsidP="00C2716A" w:rsidR="000515A0" w:rsidRPr="00A336AC">
      <w:pPr>
        <w:jc w:val="center"/>
      </w:pPr>
      <w:r w:rsidRPr="00A336AC">
        <w:t xml:space="preserve">U Pazinu, </w:t>
      </w:r>
      <w:r w:rsidR="000618A5">
        <w:t>0</w:t>
      </w:r>
      <w:r w:rsidR="00967AAC">
        <w:t>6</w:t>
      </w:r>
      <w:r w:rsidR="00C2716A" w:rsidRPr="00C2716A">
        <w:t xml:space="preserve">. </w:t>
      </w:r>
      <w:r w:rsidR="00967AAC">
        <w:t>ožujka</w:t>
      </w:r>
      <w:r w:rsidR="00C2716A" w:rsidRPr="00C2716A">
        <w:t xml:space="preserve"> 201</w:t>
      </w:r>
      <w:r w:rsidR="000618A5">
        <w:t>7</w:t>
      </w:r>
      <w:r w:rsidR="00C2716A" w:rsidRPr="00C2716A">
        <w:t>.</w:t>
      </w: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C672C4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</w:t>
      </w:r>
      <w:r w:rsidR="00967AAC">
        <w:t xml:space="preserve"> -</w:t>
      </w:r>
      <w:r>
        <w:t>8 dana</w:t>
      </w:r>
    </w:p>
    <w:p w:rsidRDefault="00517A02" w:rsidP="00517A02" w:rsidR="00E412AB">
      <w:r w:rsidRPr="00A336AC">
        <w:t>-</w:t>
      </w:r>
      <w:r w:rsidR="00C36A0E">
        <w:t xml:space="preserve">  </w:t>
      </w:r>
      <w:r w:rsidR="00E412AB" w:rsidRPr="00E412AB">
        <w:t xml:space="preserve">GRACIELA BRATULICH </w:t>
      </w:r>
      <w:r w:rsidR="00964314" w:rsidRPr="00E412AB">
        <w:t>iz</w:t>
      </w:r>
      <w:r w:rsidR="00E412AB" w:rsidRPr="00E412AB">
        <w:t xml:space="preserve"> Kanade, 2716 Don Street apt. 1, Otawwa,</w:t>
      </w:r>
      <w:r w:rsidR="000618A5" w:rsidRPr="000618A5">
        <w:t xml:space="preserve"> po pun</w:t>
      </w:r>
      <w:r w:rsidR="00E412AB">
        <w:t>. Mariju Biondiću, odv</w:t>
      </w:r>
      <w:r w:rsidR="000618A5" w:rsidRPr="000618A5">
        <w:t>jetni</w:t>
      </w:r>
      <w:r w:rsidR="00E412AB">
        <w:t xml:space="preserve">ku </w:t>
      </w:r>
      <w:r w:rsidR="000618A5" w:rsidRPr="000618A5">
        <w:t xml:space="preserve">u </w:t>
      </w:r>
      <w:r w:rsidR="00E412AB">
        <w:t>Puli</w:t>
      </w:r>
    </w:p>
    <w:p w:rsidRDefault="00E412AB" w:rsidP="00517A02" w:rsidR="00E412AB">
      <w:r>
        <w:t xml:space="preserve">- TOMISLAV ANĐIĆ iz Pule, Marijanijeva 6, po pun. </w:t>
      </w:r>
      <w:r w:rsidR="00967AAC">
        <w:t>Marijani Bilić, odvjetnici u Puli</w:t>
      </w:r>
    </w:p>
    <w:p w:rsidRDefault="00E412AB" w:rsidP="00517A02" w:rsidR="00E412AB"/>
    <w:p w:rsidRDefault="00C36A0E" w:rsidP="00517A02" w:rsidR="00C36A0E">
      <w:r>
        <w:t>R.</w:t>
      </w:r>
    </w:p>
    <w:p w:rsidRDefault="00C36A0E" w:rsidP="00517A02" w:rsidR="00C36A0E" w:rsidRPr="00A336AC">
      <w:r>
        <w:t>Kal. 25 dana</w:t>
      </w:r>
    </w:p>
    <w:sectPr w:rsidSect="00477CC8" w:rsidR="00C36A0E" w:rsidRPr="00A336A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6EF" w:rsidP="0060566F" w:rsidR="005A66EF">
      <w:r>
        <w:separator/>
      </w:r>
    </w:p>
  </w:endnote>
  <w:endnote w:id="0" w:type="continuationSeparator">
    <w:p w:rsidRDefault="005A66EF" w:rsidP="0060566F" w:rsidR="005A6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6EF" w:rsidP="0060566F" w:rsidR="005A66EF">
      <w:r>
        <w:separator/>
      </w:r>
    </w:p>
  </w:footnote>
  <w:footnote w:id="0" w:type="continuationSeparator">
    <w:p w:rsidRDefault="005A66EF" w:rsidP="0060566F" w:rsidR="005A66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2C6D33">
      <w:t>1</w:t>
    </w:r>
    <w:r w:rsidR="00A02690">
      <w:t>079</w:t>
    </w:r>
    <w:r w:rsidR="00A336AC">
      <w:t>/</w:t>
    </w:r>
    <w:r w:rsidRPr="0060566F">
      <w:t>1</w:t>
    </w:r>
    <w:r w:rsidR="002C6D33">
      <w:t>6</w:t>
    </w:r>
    <w:r w:rsidRPr="0060566F">
      <w:t>-</w:t>
    </w:r>
    <w:r w:rsidR="000618A5">
      <w:t>1</w:t>
    </w:r>
    <w:r w:rsidR="00E412AB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548AC"/>
    <w:rsid w:val="000618A5"/>
    <w:rsid w:val="000954F1"/>
    <w:rsid w:val="00157E13"/>
    <w:rsid w:val="00176D45"/>
    <w:rsid w:val="0018432B"/>
    <w:rsid w:val="002002EE"/>
    <w:rsid w:val="00263894"/>
    <w:rsid w:val="00263BAD"/>
    <w:rsid w:val="002A0309"/>
    <w:rsid w:val="002B6C11"/>
    <w:rsid w:val="002C6D33"/>
    <w:rsid w:val="003B058E"/>
    <w:rsid w:val="004100AC"/>
    <w:rsid w:val="00411713"/>
    <w:rsid w:val="00417287"/>
    <w:rsid w:val="00422A5D"/>
    <w:rsid w:val="0043662D"/>
    <w:rsid w:val="00477CC8"/>
    <w:rsid w:val="00491DBD"/>
    <w:rsid w:val="00507519"/>
    <w:rsid w:val="00517A02"/>
    <w:rsid w:val="005A66EF"/>
    <w:rsid w:val="005F67A8"/>
    <w:rsid w:val="0060566F"/>
    <w:rsid w:val="00614EAB"/>
    <w:rsid w:val="00653688"/>
    <w:rsid w:val="00696D98"/>
    <w:rsid w:val="006F36D8"/>
    <w:rsid w:val="007204DF"/>
    <w:rsid w:val="00771037"/>
    <w:rsid w:val="00797B00"/>
    <w:rsid w:val="007E59B9"/>
    <w:rsid w:val="007F60C2"/>
    <w:rsid w:val="008A7739"/>
    <w:rsid w:val="008C5F4C"/>
    <w:rsid w:val="00916002"/>
    <w:rsid w:val="00964314"/>
    <w:rsid w:val="00964CD2"/>
    <w:rsid w:val="00967AAC"/>
    <w:rsid w:val="00986750"/>
    <w:rsid w:val="009C5995"/>
    <w:rsid w:val="009D57A5"/>
    <w:rsid w:val="009F593D"/>
    <w:rsid w:val="00A02690"/>
    <w:rsid w:val="00A02C0B"/>
    <w:rsid w:val="00A263F1"/>
    <w:rsid w:val="00A336AC"/>
    <w:rsid w:val="00AB3722"/>
    <w:rsid w:val="00AD7F99"/>
    <w:rsid w:val="00B80E74"/>
    <w:rsid w:val="00B8682D"/>
    <w:rsid w:val="00C2716A"/>
    <w:rsid w:val="00C36A0E"/>
    <w:rsid w:val="00C672C4"/>
    <w:rsid w:val="00CB2AB2"/>
    <w:rsid w:val="00CC7A3F"/>
    <w:rsid w:val="00D3072D"/>
    <w:rsid w:val="00D974D5"/>
    <w:rsid w:val="00DA54DC"/>
    <w:rsid w:val="00DF14A8"/>
    <w:rsid w:val="00E11B82"/>
    <w:rsid w:val="00E412AB"/>
    <w:rsid w:val="00E769D4"/>
    <w:rsid w:val="00EC779D"/>
    <w:rsid w:val="00F2306A"/>
    <w:rsid w:val="00F505D1"/>
    <w:rsid w:val="00F56D84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d. o. o. PULA</izvorni_sadrzaj>
    <derivirana_varijabla naziv="DomainObject.Predmet.ProtustrankaFormated_1">  LUKAS d. o. o. PULA</derivirana_varijabla>
  </DomainObject.Predmet.ProtustrankaFormated>
  <DomainObject.Predmet.ProtustrankaFormatedOIB>
    <izvorni_sadrzaj>  LUKAS d. o. o. PULA, OIB 19835183925</izvorni_sadrzaj>
    <derivirana_varijabla naziv="DomainObject.Predmet.ProtustrankaFormatedOIB_1">  LUKAS d. o. o. PULA, OIB 19835183925</derivirana_varijabla>
  </DomainObject.Predmet.ProtustrankaFormatedOIB>
  <DomainObject.Predmet.ProtustrankaFormatedWithAdress>
    <izvorni_sadrzaj> LUKAS d. o. o. PULA, Marianijeva 16, 52100 Pula</izvorni_sadrzaj>
    <derivirana_varijabla naziv="DomainObject.Predmet.ProtustrankaFormatedWithAdress_1"> LUKAS d. o. o. PULA, Marianijeva 16, 52100 Pula</derivirana_varijabla>
  </DomainObject.Predmet.ProtustrankaFormatedWithAdress>
  <DomainObject.Predmet.ProtustrankaFormatedWithAdressOIB>
    <izvorni_sadrzaj> LUKAS d. o. o. PULA, OIB 19835183925, Marianijeva 16, 52100 Pula</izvorni_sadrzaj>
    <derivirana_varijabla naziv="DomainObject.Predmet.ProtustrankaFormatedWithAdressOIB_1"> LUKAS d. o. o. PULA, OIB 19835183925, Marianijeva 16, 52100 Pula</derivirana_varijabla>
  </DomainObject.Predmet.ProtustrankaFormatedWithAdressOIB>
  <DomainObject.Predmet.ProtustrankaWithAdress>
    <izvorni_sadrzaj>LUKAS d. o. o. PULA Marianijeva 16, 52100 Pula</izvorni_sadrzaj>
    <derivirana_varijabla naziv="DomainObject.Predmet.ProtustrankaWithAdress_1">LUKAS d. o. o. PULA Marianijeva 16, 52100 Pula</derivirana_varijabla>
  </DomainObject.Predmet.ProtustrankaWithAdress>
  <DomainObject.Predmet.ProtustrankaWithAdressOIB>
    <izvorni_sadrzaj>LUKAS d. o. o. PULA, OIB 19835183925, Marianijeva 16, 52100 Pula</izvorni_sadrzaj>
    <derivirana_varijabla naziv="DomainObject.Predmet.ProtustrankaWithAdressOIB_1">LUKAS d. o. o. PULA, OIB 19835183925, Marianijeva 16, 52100 Pula</derivirana_varijabla>
  </DomainObject.Predmet.ProtustrankaWithAdressOIB>
  <DomainObject.Predmet.ProtustrankaNazivFormated>
    <izvorni_sadrzaj>LUKAS d. o. o. PULA</izvorni_sadrzaj>
    <derivirana_varijabla naziv="DomainObject.Predmet.ProtustrankaNazivFormated_1">LUKAS d. o. o. PULA</derivirana_varijabla>
  </DomainObject.Predmet.ProtustrankaNazivFormated>
  <DomainObject.Predmet.ProtustrankaNazivFormatedOIB>
    <izvorni_sadrzaj>LUKAS d. o. o. PULA, OIB 19835183925</izvorni_sadrzaj>
    <derivirana_varijabla naziv="DomainObject.Predmet.ProtustrankaNazivFormatedOIB_1">LUKAS d. o. o. PULA, OIB 19835183925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GRACIELA BRATULICH, PULA</izvorni_sadrzaj>
    <derivirana_varijabla naziv="DomainObject.Predmet.StrankaFormated_1">  GRACIELA BRATULICH, PULA</derivirana_varijabla>
  </DomainObject.Predmet.StrankaFormated>
  <DomainObject.Predmet.StrankaFormatedOIB>
    <izvorni_sadrzaj>  GRACIELA BRATULICH, PULA, OIB 07043105133</izvorni_sadrzaj>
    <derivirana_varijabla naziv="DomainObject.Predmet.StrankaFormatedOIB_1">  GRACIELA BRATULICH, PULA, OIB 07043105133</derivirana_varijabla>
  </DomainObject.Predmet.StrankaFormatedOIB>
  <DomainObject.Predmet.StrankaFormatedWithAdress>
    <izvorni_sadrzaj> GRACIELA BRATULICH, PULA, Marianijeva 16, 52100 Pula</izvorni_sadrzaj>
    <derivirana_varijabla naziv="DomainObject.Predmet.StrankaFormatedWithAdress_1"> GRACIELA BRATULICH, PULA, Marianijeva 16, 52100 Pula</derivirana_varijabla>
  </DomainObject.Predmet.StrankaFormatedWithAdress>
  <DomainObject.Predmet.StrankaFormatedWithAdressOIB>
    <izvorni_sadrzaj> GRACIELA BRATULICH, PULA, OIB 07043105133, Marianijeva 16, 52100 Pula</izvorni_sadrzaj>
    <derivirana_varijabla naziv="DomainObject.Predmet.StrankaFormatedWithAdressOIB_1"> GRACIELA BRATULICH, PULA, OIB 07043105133, Marianijeva 16, 52100 Pula</derivirana_varijabla>
  </DomainObject.Predmet.StrankaFormatedWithAdressOIB>
  <DomainObject.Predmet.StrankaWithAdress>
    <izvorni_sadrzaj>GRACIELA BRATULICH, PULA Marianijeva 16,52100 Pula</izvorni_sadrzaj>
    <derivirana_varijabla naziv="DomainObject.Predmet.StrankaWithAdress_1">GRACIELA BRATULICH, PULA Marianijeva 16,52100 Pula</derivirana_varijabla>
  </DomainObject.Predmet.StrankaWithAdress>
  <DomainObject.Predmet.StrankaWithAdressOIB>
    <izvorni_sadrzaj>GRACIELA BRATULICH, PULA, OIB 07043105133, Marianijeva 16,52100 Pula</izvorni_sadrzaj>
    <derivirana_varijabla naziv="DomainObject.Predmet.StrankaWithAdressOIB_1">GRACIELA BRATULICH, PULA, OIB 07043105133, Marianijeva 16,52100 Pula</derivirana_varijabla>
  </DomainObject.Predmet.StrankaWithAdressOIB>
  <DomainObject.Predmet.StrankaNazivFormated>
    <izvorni_sadrzaj>GRACIELA BRATULICH, PULA</izvorni_sadrzaj>
    <derivirana_varijabla naziv="DomainObject.Predmet.StrankaNazivFormated_1">GRACIELA BRATULICH, PULA</derivirana_varijabla>
  </DomainObject.Predmet.StrankaNazivFormated>
  <DomainObject.Predmet.StrankaNazivFormatedOIB>
    <izvorni_sadrzaj>GRACIELA BRATULICH, PULA, OIB 07043105133</izvorni_sadrzaj>
    <derivirana_varijabla naziv="DomainObject.Predmet.StrankaNazivFormatedOIB_1">GRACIELA BRATULICH, PULA, OIB 07043105133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9406.53</izvorni_sadrzaj>
    <derivirana_varijabla naziv="DomainObject.Predmet.TrenutnaVrijednost_1">9406.53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GRACIELA BRATULICH, PULA</item>
    </izvorni_sadrzaj>
    <derivirana_varijabla naziv="DomainObject.Predmet.StrankaListFormated_1">
      <item>GRACIELA BRATULICH, PULA</item>
    </derivirana_varijabla>
  </DomainObject.Predmet.StrankaListFormated>
  <DomainObject.Predmet.StrankaListFormatedOIB>
    <izvorni_sadrzaj>
      <item>GRACIELA BRATULICH, PULA, OIB 07043105133</item>
    </izvorni_sadrzaj>
    <derivirana_varijabla naziv="DomainObject.Predmet.StrankaListFormatedOIB_1">
      <item>GRACIELA BRATULICH, PULA, OIB 07043105133</item>
    </derivirana_varijabla>
  </DomainObject.Predmet.StrankaListFormatedOIB>
  <DomainObject.Predmet.StrankaListFormatedWithAdress>
    <izvorni_sadrzaj>
      <item>GRACIELA BRATULICH, PULA, Marianijeva 16, 52100 Pula</item>
    </izvorni_sadrzaj>
    <derivirana_varijabla naziv="DomainObject.Predmet.StrankaListFormatedWithAdress_1">
      <item>GRACIELA BRATULICH, PULA, Marianijeva 16, 52100 Pula</item>
    </derivirana_varijabla>
  </DomainObject.Predmet.StrankaListFormatedWithAdress>
  <DomainObject.Predmet.StrankaListFormatedWithAdressOIB>
    <izvorni_sadrzaj>
      <item>GRACIELA BRATULICH, PULA, OIB 07043105133, Marianijeva 16, 52100 Pula</item>
    </izvorni_sadrzaj>
    <derivirana_varijabla naziv="DomainObject.Predmet.StrankaListFormatedWithAdressOIB_1">
      <item>GRACIELA BRATULICH, PULA, OIB 07043105133, Marianijeva 16, 52100 Pula</item>
    </derivirana_varijabla>
  </DomainObject.Predmet.StrankaListFormatedWithAdressOIB>
  <DomainObject.Predmet.StrankaListNazivFormated>
    <izvorni_sadrzaj>
      <item>GRACIELA BRATULICH, PULA</item>
    </izvorni_sadrzaj>
    <derivirana_varijabla naziv="DomainObject.Predmet.StrankaListNazivFormated_1">
      <item>GRACIELA BRATULICH, PULA</item>
    </derivirana_varijabla>
  </DomainObject.Predmet.StrankaListNazivFormated>
  <DomainObject.Predmet.StrankaListNazivFormatedOIB>
    <izvorni_sadrzaj>
      <item>GRACIELA BRATULICH, PULA, OIB 07043105133</item>
    </izvorni_sadrzaj>
    <derivirana_varijabla naziv="DomainObject.Predmet.StrankaListNazivFormatedOIB_1">
      <item>GRACIELA BRATULICH, PULA, OIB 07043105133</item>
    </derivirana_varijabla>
  </DomainObject.Predmet.StrankaListNazivFormatedOIB>
  <DomainObject.Predmet.ProtuStrankaListFormated>
    <izvorni_sadrzaj>
      <item>LUKAS d. o. o. PULA</item>
    </izvorni_sadrzaj>
    <derivirana_varijabla naziv="DomainObject.Predmet.ProtuStrankaListFormated_1">
      <item>LUKAS d. o. o. PULA</item>
    </derivirana_varijabla>
  </DomainObject.Predmet.ProtuStrankaListFormated>
  <DomainObject.Predmet.ProtuStrankaListFormatedOIB>
    <izvorni_sadrzaj>
      <item>LUKAS d. o. o. PULA, OIB 19835183925</item>
    </izvorni_sadrzaj>
    <derivirana_varijabla naziv="DomainObject.Predmet.ProtuStrankaListFormatedOIB_1">
      <item>LUKAS d. o. o. PULA, OIB 19835183925</item>
    </derivirana_varijabla>
  </DomainObject.Predmet.ProtuStrankaListFormatedOIB>
  <DomainObject.Predmet.ProtuStrankaListFormatedWithAdress>
    <izvorni_sadrzaj>
      <item>LUKAS d. o. o. PULA, Marianijeva 16, 52100 Pula</item>
    </izvorni_sadrzaj>
    <derivirana_varijabla naziv="DomainObject.Predmet.ProtuStrankaListFormatedWithAdress_1">
      <item>LUKAS d. o. o. PULA, Marianijeva 16, 52100 Pula</item>
    </derivirana_varijabla>
  </DomainObject.Predmet.ProtuStrankaListFormatedWithAdress>
  <DomainObject.Predmet.ProtuStrankaListFormatedWithAdressOIB>
    <izvorni_sadrzaj>
      <item>LUKAS d. o. o. PULA, OIB 19835183925, Marianijeva 16, 52100 Pula</item>
    </izvorni_sadrzaj>
    <derivirana_varijabla naziv="DomainObject.Predmet.ProtuStrankaListFormatedWithAdressOIB_1">
      <item>LUKAS d. o. o. PULA, OIB 19835183925, Marianijeva 16, 52100 Pula</item>
    </derivirana_varijabla>
  </DomainObject.Predmet.ProtuStrankaListFormatedWithAdressOIB>
  <DomainObject.Predmet.ProtuStrankaListNazivFormated>
    <izvorni_sadrzaj>
      <item>LUKAS d. o. o. PULA</item>
    </izvorni_sadrzaj>
    <derivirana_varijabla naziv="DomainObject.Predmet.ProtuStrankaListNazivFormated_1">
      <item>LUKAS d. o. o. PULA</item>
    </derivirana_varijabla>
  </DomainObject.Predmet.ProtuStrankaListNazivFormated>
  <DomainObject.Predmet.ProtuStrankaListNazivFormatedOIB>
    <izvorni_sadrzaj>
      <item>LUKAS d. o. o. PULA, OIB 19835183925</item>
    </izvorni_sadrzaj>
    <derivirana_varijabla naziv="DomainObject.Predmet.ProtuStrankaListNazivFormatedOIB_1">
      <item>LUKAS d. o. o. PULA, OIB 19835183925</item>
    </derivirana_varijabla>
  </DomainObject.Predmet.ProtuStrankaListNazivFormatedOIB>
  <DomainObject.Predmet.OstaliListFormated>
    <izvorni_sadrzaj>
      <item>odvj. MARIO BIONDIĆ</item>
      <item>odvj. MARIJANA BILIĆ</item>
    </izvorni_sadrzaj>
    <derivirana_varijabla naziv="DomainObject.Predmet.OstaliListFormated_1">
      <item>odvj. MARIO BIONDIĆ</item>
      <item>odvj. MARIJANA BILIĆ</item>
    </derivirana_varijabla>
  </DomainObject.Predmet.OstaliListFormated>
  <DomainObject.Predmet.OstaliListFormatedOIB>
    <izvorni_sadrzaj>
      <item>odvj. MARIO BIONDIĆ</item>
      <item>odvj. MARIJANA BILIĆ</item>
    </izvorni_sadrzaj>
    <derivirana_varijabla naziv="DomainObject.Predmet.OstaliListFormatedOIB_1">
      <item>odvj. MARIO BIONDIĆ</item>
      <item>odvj. MARIJANA BILIĆ</item>
    </derivirana_varijabla>
  </DomainObject.Predmet.OstaliListFormatedOIB>
  <DomainObject.Predmet.OstaliListFormatedWithAdress>
    <izvorni_sadrzaj>
      <item>odvj. MARIO BIONDIĆ, Marulićeva 1/III, 52100 Pula</item>
      <item>odvj. MARIJANA BILIĆ, Radićeva 47/I, 52100 Pula</item>
    </izvorni_sadrzaj>
    <derivirana_varijabla naziv="DomainObject.Predmet.OstaliListFormatedWithAdress_1">
      <item>odvj. MARIO BIONDIĆ, Marulićeva 1/III, 52100 Pula</item>
      <item>odvj. MARIJANA BILIĆ, Radićeva 47/I, 52100 Pula</item>
    </derivirana_varijabla>
  </DomainObject.Predmet.OstaliListFormatedWithAdress>
  <DomainObject.Predmet.OstaliListFormatedWithAdressOIB>
    <izvorni_sadrzaj>
      <item>odvj. MARIO BIONDIĆ, Marulićeva 1/III, 52100 Pula</item>
      <item>odvj. MARIJANA BILIĆ, Radićeva 47/I, 52100 Pula</item>
    </izvorni_sadrzaj>
    <derivirana_varijabla naziv="DomainObject.Predmet.OstaliListFormatedWithAdressOIB_1">
      <item>odvj. MARIO BIONDIĆ, Marulićeva 1/III, 52100 Pula</item>
      <item>odvj. MARIJANA BILIĆ, Radićeva 47/I, 52100 Pula</item>
    </derivirana_varijabla>
  </DomainObject.Predmet.OstaliListFormatedWithAdressOIB>
  <DomainObject.Predmet.OstaliListNazivFormated>
    <izvorni_sadrzaj>
      <item>odvj. MARIO BIONDIĆ</item>
      <item>odvj. MARIJANA BILIĆ</item>
    </izvorni_sadrzaj>
    <derivirana_varijabla naziv="DomainObject.Predmet.OstaliListNazivFormated_1">
      <item>odvj. MARIO BIONDIĆ</item>
      <item>odvj. MARIJANA BILIĆ</item>
    </derivirana_varijabla>
  </DomainObject.Predmet.OstaliListNazivFormated>
  <DomainObject.Predmet.OstaliListNazivFormatedOIB>
    <izvorni_sadrzaj>
      <item>odvj. MARIO BIONDIĆ</item>
      <item>odvj. MARIJANA BILIĆ</item>
    </izvorni_sadrzaj>
    <derivirana_varijabla naziv="DomainObject.Predmet.OstaliListNazivFormatedOIB_1">
      <item>odvj. MARIO BIONDIĆ</item>
      <item>odvj. MARIJANA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GRACIELA BRATULICH, PULA</izvorni_sadrzaj>
    <derivirana_varijabla naziv="DomainObject.Predmet.StrankaIDrugi_1">GRACIELA BRATULICH, PULA</derivirana_varijabla>
  </DomainObject.Predmet.StrankaIDrugi>
  <DomainObject.Predmet.ProtustrankaIDrugi>
    <izvorni_sadrzaj>LUKAS d. o. o. PULA</izvorni_sadrzaj>
    <derivirana_varijabla naziv="DomainObject.Predmet.ProtustrankaIDrugi_1">LUKAS d. o. o. PULA</derivirana_varijabla>
  </DomainObject.Predmet.ProtustrankaIDrugi>
  <DomainObject.Predmet.StrankaIDrugiAdressOIB>
    <izvorni_sadrzaj>GRACIELA BRATULICH, PULA, OIB 07043105133, Marianijeva 16, 52100 Pula</izvorni_sadrzaj>
    <derivirana_varijabla naziv="DomainObject.Predmet.StrankaIDrugiAdressOIB_1">GRACIELA BRATULICH, PULA, OIB 07043105133, Marianijeva 16, 52100 Pula</derivirana_varijabla>
  </DomainObject.Predmet.StrankaIDrugiAdressOIB>
  <DomainObject.Predmet.ProtustrankaIDrugiAdressOIB>
    <izvorni_sadrzaj>LUKAS d. o. o. PULA, OIB 19835183925, Marianijeva 16, 52100 Pula</izvorni_sadrzaj>
    <derivirana_varijabla naziv="DomainObject.Predmet.ProtustrankaIDrugiAdressOIB_1">LUKAS d. o. o. PULA, OIB 19835183925, Marianijeva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LUKAS d. o. o. PULA</item>
      <item>GRACIELA BRATULICH, PULA</item>
      <item>odvj. MARIO BIONDIĆ</item>
      <item>odvj. MARIJANA BILIĆ</item>
    </izvorni_sadrzaj>
    <derivirana_varijabla naziv="DomainObject.Predmet.SudioniciListNaziv_1">
      <item>LUKAS d. o. o. PULA</item>
      <item>GRACIELA BRATULICH, PULA</item>
      <item>odvj. MARIO BIONDIĆ</item>
      <item>odvj. MARIJANA BILIĆ</item>
    </derivirana_varijabla>
  </DomainObject.Predmet.SudioniciListNaziv>
  <DomainObject.Predmet.SudioniciListAdressOIB>
    <izvorni_sadrzaj>
      <item>LUKAS d. o. o. PULA, OIB 19835183925, Marianijeva 16,52100 Pula</item>
      <item>GRACIELA BRATULICH, PULA, OIB 07043105133, Marianijeva 16,52100 Pula</item>
      <item>odvj. MARIO BIONDIĆ, Marulićeva 1/III,52100 Pula</item>
      <item>odvj. MARIJANA BILIĆ, Radićeva 47/I,52100 Pula</item>
    </izvorni_sadrzaj>
    <derivirana_varijabla naziv="DomainObject.Predmet.SudioniciListAdressOIB_1">
      <item>LUKAS d. o. o. PULA, OIB 19835183925, Marianijeva 16,52100 Pula</item>
      <item>GRACIELA BRATULICH, PULA, OIB 07043105133, Marianijeva 16,52100 Pula</item>
      <item>odvj. MARIO BIONDIĆ, Marulićeva 1/III,52100 Pula</item>
      <item>odvj. MARIJANA BILIĆ,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19835183925</item>
      <item>, OIB 07043105133</item>
      <item>, OIB null</item>
      <item>, OIB null</item>
    </izvorni_sadrzaj>
    <derivirana_varijabla naziv="DomainObject.Predmet.SudioniciListNazivOIB_1">
      <item>, OIB 19835183925</item>
      <item>, OIB 07043105133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5022B-D3FD-49DC-BD1A-744AF7BB6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2280</properties:Characters>
  <properties:Lines>59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2017-03-06T11:24:00Z</dcterms:created>
  <dc:creator>korisnik</dc:creator>
  <cp:lastModifiedBy>Sanja Lakošeljac</cp:lastModifiedBy>
  <dcterms:modified xmlns:xsi="http://www.w3.org/2001/XMLSchema-instance" xsi:type="dcterms:W3CDTF">2017-03-06T11:29:00Z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