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dc50" w14:paraId="2eddc50" w:rsidRDefault="002520D6" w:rsidP="001D40BD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17511B">
        <w:t>1405</w:t>
      </w:r>
      <w:r w:rsidR="0014672C">
        <w:t>/17-</w:t>
      </w:r>
      <w:r w:rsidR="00614EB7">
        <w:t>12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17511B" w:rsidRPr="00B401E7">
        <w:rPr>
          <w:lang w:val="pt-BR"/>
        </w:rPr>
        <w:t>D.G.A.P.-GAŠI j.d.o.o., Zagreb, Lelijska 36, OIB 14978863534</w:t>
      </w:r>
      <w:r w:rsidR="002D60CE" w:rsidRPr="00614EB7">
        <w:rPr>
          <w:lang w:val="pt-BR"/>
        </w:rPr>
        <w:t>,</w:t>
      </w:r>
      <w:r w:rsidR="000B22E7" w:rsidRPr="00614EB7">
        <w:rPr>
          <w:lang w:val="pt-BR"/>
        </w:rPr>
        <w:t xml:space="preserve"> </w:t>
      </w:r>
      <w:r w:rsidR="00614EB7" w:rsidRPr="00614EB7">
        <w:rPr>
          <w:lang w:val="pt-BR"/>
        </w:rPr>
        <w:t>18</w:t>
      </w:r>
      <w:r w:rsidR="00575489" w:rsidRPr="00614EB7">
        <w:rPr>
          <w:lang w:val="pt-BR"/>
        </w:rPr>
        <w:t xml:space="preserve">. </w:t>
      </w:r>
      <w:r w:rsidR="00CE138D" w:rsidRPr="00614EB7">
        <w:rPr>
          <w:lang w:val="pt-BR"/>
        </w:rPr>
        <w:t>srpnja</w:t>
      </w:r>
      <w:r w:rsidRPr="00CE138D">
        <w:rPr>
          <w:color w:val="FF0000"/>
          <w:lang w:val="pt-BR"/>
        </w:rPr>
        <w:t xml:space="preserve"> </w:t>
      </w:r>
      <w:r w:rsidRPr="00CE138D">
        <w:rPr>
          <w:lang w:val="pt-BR"/>
        </w:rPr>
        <w:t>201</w:t>
      </w:r>
      <w:r w:rsidR="009E7BA7" w:rsidRPr="00CE138D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17511B" w:rsidRPr="00B401E7">
        <w:rPr>
          <w:lang w:val="pt-BR"/>
        </w:rPr>
        <w:t>D.G.A.P.-GAŠI j.d.o.o., Zagreb, Lelijska 36, OIB 14978863534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7511B">
        <w:t>1405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17511B" w:rsidRPr="00B401E7">
        <w:rPr>
          <w:lang w:val="pt-BR"/>
        </w:rPr>
        <w:t>D.G.A.P.-GAŠI j.d.o.o., Zagreb, Lelijska 36, OIB 14978863534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7511B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</w:t>
      </w:r>
      <w:r w:rsidRPr="00B401E7">
        <w:t xml:space="preserve">na dan 2. svibnja 2018. u Očevidniku redoslijeda osnova za plaćanje ima evidentirane neizvršene osnove za plaćanje u neprekinutom razdoblju od 120 dana, u ukupnom iznosu od 20.606,79 kn, kao i da dužnik ima 1 zaposlenih. </w:t>
      </w:r>
      <w:r w:rsidRPr="00B401E7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4672C" w:rsidRPr="00CA1A6F">
        <w:rPr>
          <w:lang w:val="en-GB"/>
        </w:rPr>
        <w:t xml:space="preserve"> 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17511B">
        <w:t>21</w:t>
      </w:r>
      <w:r>
        <w:t>. svibnja 2018</w:t>
      </w:r>
      <w:r w:rsidRPr="0065182A">
        <w:t xml:space="preserve">., kojim je pozvan na ročište od </w:t>
      </w:r>
      <w:r w:rsidR="0017511B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7511B">
        <w:t>9</w:t>
      </w:r>
      <w:r>
        <w:t xml:space="preserve">. </w:t>
      </w:r>
      <w:r w:rsidR="0017511B">
        <w:t>siječnja</w:t>
      </w:r>
      <w:r w:rsidRPr="00AC7999">
        <w:t xml:space="preserve"> 201</w:t>
      </w:r>
      <w:r w:rsidR="0017511B">
        <w:t>8</w:t>
      </w:r>
      <w:r w:rsidRPr="00AC7999">
        <w:t xml:space="preserve">. (list </w:t>
      </w:r>
      <w:r w:rsidR="0014672C">
        <w:t>5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17511B">
        <w:t>17. svibnja 2018. (list 13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DF368A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14672C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14672C">
        <w:t xml:space="preserve"> 3</w:t>
      </w:r>
      <w:r w:rsidR="001C15BA">
        <w:t xml:space="preserve">. </w:t>
      </w:r>
      <w:r w:rsidR="0014672C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17511B">
        <w:t xml:space="preserve"> u neprekinutom razdoblju od 485</w:t>
      </w:r>
      <w:r w:rsidR="009E7BA7">
        <w:t xml:space="preserve"> dan</w:t>
      </w:r>
      <w:r w:rsidR="0017511B">
        <w:t>a u ukupnom iznosu od 214.658,46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614EB7">
        <w:t>Zagreb</w:t>
      </w:r>
      <w:r w:rsidR="009B3D51" w:rsidRPr="00614EB7">
        <w:t>u</w:t>
      </w:r>
      <w:r w:rsidR="000E57F1" w:rsidRPr="00614EB7">
        <w:t>,</w:t>
      </w:r>
      <w:r w:rsidR="009B3D51" w:rsidRPr="00614EB7">
        <w:t xml:space="preserve"> </w:t>
      </w:r>
      <w:r w:rsidR="00614EB7" w:rsidRPr="00614EB7">
        <w:t>18</w:t>
      </w:r>
      <w:r w:rsidR="00575489" w:rsidRPr="00614EB7">
        <w:t xml:space="preserve">. </w:t>
      </w:r>
      <w:r w:rsidR="00CE138D" w:rsidRPr="00614EB7">
        <w:t>srpnja</w:t>
      </w:r>
      <w:r w:rsidR="002C3072" w:rsidRPr="00614EB7">
        <w:t xml:space="preserve"> 201</w:t>
      </w:r>
      <w:r w:rsidR="002F0A14" w:rsidRPr="00614EB7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C42D28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C42D28" w:rsidP="007B64C7" w:rsidR="00C42D28">
      <w:pPr>
        <w:ind w:firstLine="708" w:left="3540"/>
        <w:jc w:val="right"/>
      </w:pPr>
    </w:p>
    <w:p w:rsidRDefault="00C42D28" w:rsidP="007B64C7" w:rsidR="00C42D28">
      <w:pPr>
        <w:ind w:firstLine="708" w:left="3540"/>
        <w:jc w:val="right"/>
      </w:pPr>
      <w:r>
        <w:t>Za točnost otpravka-ovlašteni službenik:</w:t>
      </w:r>
    </w:p>
    <w:p w:rsidRDefault="00C42D28" w:rsidP="007B64C7" w:rsidR="00C42D28">
      <w:pPr>
        <w:ind w:firstLine="708" w:left="3540"/>
        <w:jc w:val="right"/>
      </w:pPr>
      <w:r>
        <w:t xml:space="preserve">                                       Valentina Gabud</w:t>
      </w:r>
    </w:p>
    <w:p w:rsidRDefault="00C42D28" w:rsidP="002D60CE" w:rsidR="00C42D28">
      <w:pPr>
        <w:jc w:val="both"/>
      </w:pPr>
    </w:p>
    <w:sectPr w:rsidSect="000E57F1" w:rsidR="00C42D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42D28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7511B">
      <w:rPr>
        <w:sz w:val="24"/>
        <w:szCs w:val="24"/>
      </w:rPr>
      <w:t>1405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614EB7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4672C"/>
    <w:rsid w:val="00155A68"/>
    <w:rsid w:val="0017511B"/>
    <w:rsid w:val="00184012"/>
    <w:rsid w:val="001861A1"/>
    <w:rsid w:val="001901DF"/>
    <w:rsid w:val="001A762F"/>
    <w:rsid w:val="001C15BA"/>
    <w:rsid w:val="001D40BD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14EB7"/>
    <w:rsid w:val="00662884"/>
    <w:rsid w:val="00672283"/>
    <w:rsid w:val="006B1344"/>
    <w:rsid w:val="006D4E25"/>
    <w:rsid w:val="00704DD0"/>
    <w:rsid w:val="007150E9"/>
    <w:rsid w:val="0073322A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42D28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DF368A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St-1405/2017</izvorni_sadrzaj>
    <derivirana_varijabla naziv="DomainObject.Predmet.OznakaBroj_1">St-1405/2017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D.G.A.P.-GAŠI jednostavno društvo s ograničenom odgovornošću za usluge zastupanog po punomoćniku Danijel Gaši</izvorni_sadrzaj>
    <derivirana_varijabla naziv="DomainObject.Predmet.ProtustrankaFormated_1">  D.G.A.P.-GAŠI jednostavno društvo s ograničenom odgovornošću za usluge zastupanog po punomoćniku Danijel Gaši</derivirana_varijabla>
  </DomainObject.Predmet.ProtustrankaFormated>
  <DomainObject.Predmet.ProtustrankaFormatedOIB>
    <izvorni_sadrzaj>  D.G.A.P.-GAŠI jednostavno društvo s ograničenom odgovornošću za usluge, OIB 14978863534 zastupanog po punomoćniku Danijel Gaši</izvorni_sadrzaj>
    <derivirana_varijabla naziv="DomainObject.Predmet.ProtustrankaFormatedOIB_1">  D.G.A.P.-GAŠI jednostavno društvo s ograničenom odgovornošću za usluge, OIB 14978863534 zastupanog po punomoćniku Danijel Gaši</derivirana_varijabla>
  </DomainObject.Predmet.ProtustrankaFormatedOIB>
  <DomainObject.Predmet.ProtustrankaFormatedWithAdress>
    <izvorni_sadrzaj> D.G.A.P.-GAŠI jednostavno društvo s ograničenom odgovornošću za usluge, Lelijska 36, 10000 Zagreb zastupanog po punomoćniku Danijel Gaši</izvorni_sadrzaj>
    <derivirana_varijabla naziv="DomainObject.Predmet.ProtustrankaFormatedWithAdress_1"> D.G.A.P.-GAŠI jednostavno društvo s ograničenom odgovornošću za usluge, Lelijska 36, 10000 Zagreb zastupanog po punomoćniku Danijel Gaši</derivirana_varijabla>
  </DomainObject.Predmet.ProtustrankaFormatedWithAdress>
  <DomainObject.Predmet.ProtustrankaFormatedWithAdressOIB>
    <izvorni_sadrzaj> D.G.A.P.-GAŠI jednostavno društvo s ograničenom odgovornošću za usluge, OIB 14978863534, Lelijska 36, 10000 Zagreb zastupanog po punomoćniku Danijel Gaši</izvorni_sadrzaj>
    <derivirana_varijabla naziv="DomainObject.Predmet.ProtustrankaFormatedWithAdressOIB_1"> D.G.A.P.-GAŠI jednostavno društvo s ograničenom odgovornošću za usluge, OIB 14978863534, Lelijska 36, 10000 Zagreb zastupanog po punomoćniku Danijel Gaši</derivirana_varijabla>
  </DomainObject.Predmet.ProtustrankaFormatedWithAdressOIB>
  <DomainObject.Predmet.ProtustrankaWithAdress>
    <izvorni_sadrzaj>D.G.A.P.-GAŠI jednostavno društvo s ograničenom odgovornošću za usluge Lelijska 36, 10000 Zagreb</izvorni_sadrzaj>
    <derivirana_varijabla naziv="DomainObject.Predmet.ProtustrankaWithAdress_1">D.G.A.P.-GAŠI jednostavno društvo s ograničenom odgovornošću za usluge Lelijska 36, 10000 Zagreb</derivirana_varijabla>
  </DomainObject.Predmet.ProtustrankaWithAdress>
  <DomainObject.Predmet.ProtustrankaWithAdressOIB>
    <izvorni_sadrzaj>D.G.A.P.-GAŠI jednostavno društvo s ograničenom odgovornošću za usluge, OIB 14978863534, Lelijska 36, 10000 Zagreb</izvorni_sadrzaj>
    <derivirana_varijabla naziv="DomainObject.Predmet.ProtustrankaWithAdressOIB_1">D.G.A.P.-GAŠI jednostavno društvo s ograničenom odgovornošću za usluge, OIB 14978863534, Lelijska 36, 10000 Zagreb</derivirana_varijabla>
  </DomainObject.Predmet.ProtustrankaWithAdressOIB>
  <DomainObject.Predmet.ProtustrankaNazivFormated>
    <izvorni_sadrzaj>D.G.A.P.-GAŠI jednostavno društvo s ograničenom odgovornošću za usluge</izvorni_sadrzaj>
    <derivirana_varijabla naziv="DomainObject.Predmet.ProtustrankaNazivFormated_1">D.G.A.P.-GAŠI jednostavno društvo s ograničenom odgovornošću za usluge</derivirana_varijabla>
  </DomainObject.Predmet.ProtustrankaNazivFormated>
  <DomainObject.Predmet.ProtustrankaNazivFormatedOIB>
    <izvorni_sadrzaj>D.G.A.P.-GAŠI jednostavno društvo s ograničenom odgovornošću za usluge, OIB 14978863534</izvorni_sadrzaj>
    <derivirana_varijabla naziv="DomainObject.Predmet.ProtustrankaNazivFormatedOIB_1">D.G.A.P.-GAŠI jednostavno društvo s ograničenom odgovornošću za usluge, OIB 14978863534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D.G.A.P.-GAŠI jednostavno društvo s ograničenom odgovornošću za usluge zastupanog po punomoćniku Danijel Gaši</item>
    </izvorni_sadrzaj>
    <derivirana_varijabla naziv="DomainObject.Predmet.ProtuStrankaListFormated_1">
      <item>D.G.A.P.-GAŠI jednostavno društvo s ograničenom odgovornošću za usluge zastupanog po punomoćniku Danijel Gaši</item>
    </derivirana_varijabla>
  </DomainObject.Predmet.ProtuStrankaListFormated>
  <DomainObject.Predmet.ProtuStrankaListFormatedOIB>
    <izvorni_sadrzaj>
      <item>D.G.A.P.-GAŠI jednostavno društvo s ograničenom odgovornošću za usluge, OIB 14978863534 zastupanog po punomoćniku Danijel Gaši</item>
    </izvorni_sadrzaj>
    <derivirana_varijabla naziv="DomainObject.Predmet.ProtuStrankaListFormatedOIB_1">
      <item>D.G.A.P.-GAŠI jednostavno društvo s ograničenom odgovornošću za usluge, OIB 14978863534 zastupanog po punomoćniku Danijel Gaši</item>
    </derivirana_varijabla>
  </DomainObject.Predmet.ProtuStrankaListFormatedOIB>
  <DomainObject.Predmet.ProtuStrankaListFormatedWithAdress>
    <izvorni_sadrzaj>
      <item>D.G.A.P.-GAŠI jednostavno društvo s ograničenom odgovornošću za usluge, Lelijska 36, 10000 Zagreb zastupanog po punomoćniku Danijel Gaši</item>
    </izvorni_sadrzaj>
    <derivirana_varijabla naziv="DomainObject.Predmet.ProtuStrankaListFormatedWithAdress_1">
      <item>D.G.A.P.-GAŠI jednostavno društvo s ograničenom odgovornošću za usluge, Lelijska 36, 10000 Zagreb zastupanog po punomoćniku Danijel Gaši</item>
    </derivirana_varijabla>
  </DomainObject.Predmet.ProtuStrankaListFormatedWithAdress>
  <DomainObject.Predmet.ProtuStrankaListFormatedWithAdressOIB>
    <izvorni_sadrzaj>
      <item>D.G.A.P.-GAŠI jednostavno društvo s ograničenom odgovornošću za usluge, OIB 14978863534, Lelijska 36, 10000 Zagreb zastupanog po punomoćniku Danijel Gaši</item>
    </izvorni_sadrzaj>
    <derivirana_varijabla naziv="DomainObject.Predmet.ProtuStrankaListFormatedWithAdressOIB_1">
      <item>D.G.A.P.-GAŠI jednostavno društvo s ograničenom odgovornošću za usluge, OIB 14978863534, Lelijska 36, 10000 Zagreb zastupanog po punomoćniku Danijel Gaši</item>
    </derivirana_varijabla>
  </DomainObject.Predmet.ProtuStrankaListFormatedWithAdressOIB>
  <DomainObject.Predmet.ProtuStrankaListNazivFormated>
    <izvorni_sadrzaj>
      <item>D.G.A.P.-GAŠI jednostavno društvo s ograničenom odgovornošću za usluge</item>
    </izvorni_sadrzaj>
    <derivirana_varijabla naziv="DomainObject.Predmet.ProtuStrankaListNazivFormated_1">
      <item>D.G.A.P.-GAŠI jednostavno društvo s ograničenom odgovornošću za usluge</item>
    </derivirana_varijabla>
  </DomainObject.Predmet.ProtuStrankaListNazivFormated>
  <DomainObject.Predmet.ProtuStrankaListNazivFormatedOIB>
    <izvorni_sadrzaj>
      <item>D.G.A.P.-GAŠI jednostavno društvo s ograničenom odgovornošću za usluge, OIB 14978863534</item>
    </izvorni_sadrzaj>
    <derivirana_varijabla naziv="DomainObject.Predmet.ProtuStrankaListNazivFormatedOIB_1">
      <item>D.G.A.P.-GAŠI jednostavno društvo s ograničenom odgovornošću za usluge, OIB 14978863534</item>
    </derivirana_varijabla>
  </DomainObject.Predmet.ProtuStrankaListNazivFormatedOIB>
  <DomainObject.Predmet.OstaliListFormated>
    <izvorni_sadrzaj>
      <item>Danijel Gaši punomoćnik sudionika u postupku D.G.A.P.-GAŠI jednostavno društvo s ograničenom odgovornošću za usluge</item>
    </izvorni_sadrzaj>
    <derivirana_varijabla naziv="DomainObject.Predmet.OstaliListFormated_1">
      <item>Danijel Gaši punomoćnik sudionika u postupku D.G.A.P.-GAŠI jednostavno društvo s ograničenom odgovornošću za usluge</item>
    </derivirana_varijabla>
  </DomainObject.Predmet.OstaliListFormated>
  <DomainObject.Predmet.OstaliListFormatedOIB>
    <izvorni_sadrzaj>
      <item>Danijel Gaši, OIB 25517553688 punomoćnik sudionika u postupku D.G.A.P.-GAŠI jednostavno društvo s ograničenom odgovornošću za usluge</item>
    </izvorni_sadrzaj>
    <derivirana_varijabla naziv="DomainObject.Predmet.OstaliListFormatedOIB_1">
      <item>Danijel Gaši, OIB 25517553688 punomoćnik sudionika u postupku D.G.A.P.-GAŠI jednostavno društvo s ograničenom odgovornošću za usluge</item>
    </derivirana_varijabla>
  </DomainObject.Predmet.OstaliListFormatedOIB>
  <DomainObject.Predmet.OstaliListFormatedWithAdress>
    <izvorni_sadrzaj>
      <item>Danijel Gaši, Lelijska Ulica 34, 10000 Zagreb punomoćnik sudionika u postupku D.G.A.P.-GAŠI jednostavno društvo s ograničenom odgovornošću za usluge</item>
    </izvorni_sadrzaj>
    <derivirana_varijabla naziv="DomainObject.Predmet.OstaliListFormatedWithAdress_1">
      <item>Danijel Gaši, Lelijska Ulica 34, 10000 Zagreb punomoćnik sudionika u postupku D.G.A.P.-GAŠI jednostavno društvo s ograničenom odgovornošću za usluge</item>
    </derivirana_varijabla>
  </DomainObject.Predmet.OstaliListFormatedWithAdress>
  <DomainObject.Predmet.OstaliListFormatedWithAdressOIB>
    <izvorni_sadrzaj>
      <item>Danijel Gaši, OIB 25517553688, Lelijska Ulica 34, 10000 Zagreb punomoćnik sudionika u postupku D.G.A.P.-GAŠI jednostavno društvo s ograničenom odgovornošću za usluge</item>
    </izvorni_sadrzaj>
    <derivirana_varijabla naziv="DomainObject.Predmet.OstaliListFormatedWithAdressOIB_1">
      <item>Danijel Gaši, OIB 25517553688, Lelijska Ulica 34, 10000 Zagreb punomoćnik sudionika u postupku D.G.A.P.-GAŠI jednostavno društvo s ograničenom odgovornošću za usluge</item>
    </derivirana_varijabla>
  </DomainObject.Predmet.OstaliListFormatedWithAdressOIB>
  <DomainObject.Predmet.OstaliListNazivFormated>
    <izvorni_sadrzaj>
      <item>Danijel Gaši</item>
    </izvorni_sadrzaj>
    <derivirana_varijabla naziv="DomainObject.Predmet.OstaliListNazivFormated_1">
      <item>Danijel Gaši</item>
    </derivirana_varijabla>
  </DomainObject.Predmet.OstaliListNazivFormated>
  <DomainObject.Predmet.OstaliListNazivFormatedOIB>
    <izvorni_sadrzaj>
      <item>Danijel Gaši, OIB 25517553688</item>
    </izvorni_sadrzaj>
    <derivirana_varijabla naziv="DomainObject.Predmet.OstaliListNazivFormatedOIB_1">
      <item>Danijel Gaši, OIB 25517553688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D.G.A.P.-GAŠI jednostavno društvo s ograničenom odgovornošću za usluge</izvorni_sadrzaj>
    <derivirana_varijabla naziv="DomainObject.Predmet.ProtustrankaIDrugi_1">D.G.A.P.-GAŠI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D.G.A.P.-GAŠI jednostavno društvo s ograničenom odgovornošću za usluge, OIB 14978863534, Lelijska 36, 10000 Zagreb</izvorni_sadrzaj>
    <derivirana_varijabla naziv="DomainObject.Predmet.ProtustrankaIDrugiAdressOIB_1">D.G.A.P.-GAŠI jednostavno društvo s ograničenom odgovornošću za usluge, OIB 14978863534, Lelijska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D.G.A.P.-GAŠI jednostavno društvo s ograničenom odgovornošću za usluge</item>
      <item>Danijel Gaši</item>
    </izvorni_sadrzaj>
    <derivirana_varijabla naziv="DomainObject.Predmet.SudioniciListNaziv_1">
      <item>FINA Regionalni centar Zagreb</item>
      <item>D.G.A.P.-GAŠI jednostavno društvo s ograničenom odgovornošću za usluge</item>
      <item>Danijel Gaši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D.G.A.P.-GAŠI jednostavno društvo s ograničenom odgovornošću za usluge, OIB 14978863534, Lelijska 36,10000 Zagreb</item>
      <item>Danijel Gaši, OIB 25517553688, Lelijska Ulica 34,10000 Zagreb</item>
    </izvorni_sadrzaj>
    <derivirana_varijabla naziv="DomainObject.Predmet.SudioniciListAdressOIB_1">
      <item>FINA Regionalni centar Zagreb, OIB 85821130368, Trg svibanjskih žrtava 1995. br. 1,10000 Zagreb</item>
      <item>D.G.A.P.-GAŠI jednostavno društvo s ograničenom odgovornošću za usluge, OIB 14978863534, Lelijska 36,10000 Zagreb</item>
      <item>Danijel Gaši, OIB 25517553688, Lelijska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14978863534</item>
      <item>, OIB 25517553688</item>
    </izvorni_sadrzaj>
    <derivirana_varijabla naziv="DomainObject.Predmet.SudioniciListNazivOIB_1">
      <item>, OIB 85821130368</item>
      <item>, OIB 14978863534</item>
      <item>, OIB 25517553688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058CE-F03A-4996-BF72-8DD3D9D12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793</properties:Words>
  <properties:Characters>4402</properties:Characters>
  <properties:Lines>91</properties:Lines>
  <properties:Paragraphs>28</properties:Paragraphs>
  <properties:TotalTime>384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2018-07-18T07:47:00Z</cp:lastPrinted>
  <dcterms:modified xmlns:xsi="http://www.w3.org/2001/XMLSchema-instance" xsi:type="dcterms:W3CDTF">2018-07-18T07:47:00Z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