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8c57" w14:paraId="a188c57" w:rsidRDefault="00400844" w:rsidP="00400844" w:rsidR="00400844">
      <w:pPr>
        <w15:collapsed w:val="false"/>
      </w:pPr>
      <w:bookmarkStart w:name="_GoBack" w:id="0"/>
      <w:r>
        <w:t xml:space="preserve">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00844" w:rsidP="00400844" w:rsidR="00400844">
      <w:pPr>
        <w:tabs>
          <w:tab w:pos="7020" w:val="left"/>
        </w:tabs>
      </w:pPr>
      <w:r>
        <w:t xml:space="preserve">REPUBLIKA HRVATSKA </w:t>
      </w:r>
    </w:p>
    <w:p w:rsidRDefault="00400844" w:rsidP="00400844" w:rsidR="00400844">
      <w:r>
        <w:t xml:space="preserve">  Trgovački sud u Zagrebu</w:t>
      </w:r>
    </w:p>
    <w:p w:rsidRDefault="00400844" w:rsidP="00400844" w:rsidR="00400844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400844" w:rsidP="00400844" w:rsidR="00400844"/>
    <w:p w:rsidRDefault="00400844" w:rsidP="00400844" w:rsidR="00400844"/>
    <w:p w:rsidRDefault="00400844" w:rsidP="00400844" w:rsidR="0040084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86F92">
        <w:t>8181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86F92">
        <w:t>30</w:t>
      </w:r>
      <w:r w:rsidR="006A346C">
        <w:t>. prosinca</w:t>
      </w:r>
      <w:r>
        <w:t xml:space="preserve"> 2015. godine, objavljuje:</w:t>
      </w:r>
    </w:p>
    <w:p w:rsidRDefault="00400844" w:rsidP="00400844" w:rsidR="00400844">
      <w:pPr>
        <w:jc w:val="center"/>
        <w:rPr>
          <w:b/>
        </w:rPr>
      </w:pPr>
    </w:p>
    <w:p w:rsidRDefault="00400844" w:rsidP="00400844" w:rsidR="00400844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400844" w:rsidP="00400844" w:rsidR="00400844" w:rsidRPr="001F6933">
      <w:pPr>
        <w:rPr>
          <w:b/>
        </w:rPr>
      </w:pPr>
    </w:p>
    <w:p w:rsidRDefault="00400844" w:rsidP="00400844" w:rsidR="00400844">
      <w:pPr>
        <w:pStyle w:val="Odlomakpopisa"/>
        <w:numPr>
          <w:ilvl w:val="0"/>
          <w:numId w:val="2"/>
        </w:numPr>
      </w:pPr>
      <w:r>
        <w:t xml:space="preserve">Za dužnika  </w:t>
      </w:r>
      <w:r w:rsidR="00086F92">
        <w:t xml:space="preserve">PRINT ZA VAS d.o.o., OIB:70446254096, Zagreb, Žitnjak </w:t>
      </w:r>
      <w:proofErr w:type="spellStart"/>
      <w:r w:rsidR="00086F92">
        <w:t>bb</w:t>
      </w:r>
      <w:proofErr w:type="spellEnd"/>
      <w:r w:rsidR="00086F92">
        <w:t>.</w:t>
      </w:r>
    </w:p>
    <w:p w:rsidRDefault="00554F72" w:rsidP="00554F72" w:rsidR="00554F72">
      <w:pPr>
        <w:pStyle w:val="Odlomakpopisa"/>
        <w:ind w:left="1428"/>
      </w:pPr>
    </w:p>
    <w:p w:rsidRDefault="00400844" w:rsidP="00554F72" w:rsidR="00400844">
      <w:pPr>
        <w:pStyle w:val="Odlomakpopisa"/>
        <w:numPr>
          <w:ilvl w:val="0"/>
          <w:numId w:val="2"/>
        </w:numPr>
      </w:pPr>
      <w:r>
        <w:t xml:space="preserve">Iznos duga evidentiran na temelju neizvršenih osnova za plaćanje je </w:t>
      </w:r>
      <w:r w:rsidR="00086F92">
        <w:t>300.452,31</w:t>
      </w:r>
      <w:r>
        <w:t xml:space="preserve"> kuna.</w:t>
      </w:r>
    </w:p>
    <w:p w:rsidRDefault="00400844" w:rsidP="00400844" w:rsidR="00400844">
      <w:pPr>
        <w:ind w:left="360"/>
      </w:pPr>
      <w:r>
        <w:t xml:space="preserve"> </w:t>
      </w: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00844" w:rsidP="00400844" w:rsidR="00400844">
      <w:pPr>
        <w:ind w:firstLine="720"/>
        <w:jc w:val="both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00844" w:rsidP="00400844" w:rsidR="00400844">
      <w:pPr>
        <w:pStyle w:val="Odlomakpopisa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UPOZORENJE:</w:t>
      </w:r>
    </w:p>
    <w:p w:rsidRDefault="00400844" w:rsidP="00400844" w:rsidR="0040084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00844" w:rsidP="00400844" w:rsidR="0040084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00844" w:rsidP="00400844" w:rsidR="00400844">
      <w:pPr>
        <w:jc w:val="center"/>
      </w:pPr>
    </w:p>
    <w:p w:rsidRDefault="00400844" w:rsidP="00400844" w:rsidR="00400844">
      <w:pPr>
        <w:jc w:val="center"/>
      </w:pPr>
      <w:r>
        <w:t xml:space="preserve">Zagreb, </w:t>
      </w:r>
      <w:r w:rsidR="00086F92">
        <w:t>30</w:t>
      </w:r>
      <w:r w:rsidR="006A346C">
        <w:t>. prosinca</w:t>
      </w:r>
      <w:r>
        <w:t xml:space="preserve"> 2015. godine</w:t>
      </w:r>
    </w:p>
    <w:p w:rsidRDefault="00086F92" w:rsidP="00086F92" w:rsidR="00400844">
      <w:pPr>
        <w:ind w:left="7788"/>
      </w:pPr>
      <w:r>
        <w:t xml:space="preserve">     </w:t>
      </w:r>
      <w:r w:rsidR="00400844">
        <w:t>Sudac:</w:t>
      </w:r>
    </w:p>
    <w:p w:rsidRDefault="00400844" w:rsidP="00400844" w:rsidR="00400844">
      <w:pPr>
        <w:jc w:val="right"/>
      </w:pPr>
      <w:r>
        <w:t xml:space="preserve">          Ljiljana Tomić </w:t>
      </w: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r>
        <w:t>DNA: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 xml:space="preserve">e- oglasna ploča – dužnik – za javnost 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>kal</w:t>
      </w:r>
    </w:p>
    <w:bookmarkEnd w:id="0"/>
    <w:p w:rsidRDefault="007E4ACB" w:rsidP="00400844" w:rsidR="007E4ACB" w:rsidRPr="00400844"/>
    <w:sectPr w:rsidSect="00CD7BC8" w:rsidR="007E4ACB" w:rsidRPr="0040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6F92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St-19/15</w:t>
    </w:r>
  </w:p>
  <w:p w:rsidRDefault="00086F92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86F92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6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6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8181</izvorni_sadrzaj>
    <derivirana_varijabla naziv="DomainObject.Predmet.Broj_1">8181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St-8181/2015</izvorni_sadrzaj>
    <derivirana_varijabla naziv="DomainObject.Predmet.OznakaBroj_1">St-8181/2015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dužnika nema OIB-a u izvadku iz sud.registra</izvorni_sadrzaj>
    <derivirana_varijabla naziv="DomainObject.Predmet.PrimjedbaSuca_1">Za zz dužnika nema OIB-a u izvadku iz sud.registra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ZA VAS d.o.o. zastupanog po punomoćniku IVAN LANDEKA</izvorni_sadrzaj>
    <derivirana_varijabla naziv="DomainObject.Predmet.ProtustrankaFormated_1">  PRINT ZA VAS d.o.o. zastupanog po punomoćniku IVAN LANDEKA</derivirana_varijabla>
  </DomainObject.Predmet.ProtustrankaFormated>
  <DomainObject.Predmet.ProtustrankaFormatedOIB>
    <izvorni_sadrzaj>  PRINT ZA VAS d.o.o., OIB 70446254096 zastupanog po punomoćniku IVAN LANDEKA</izvorni_sadrzaj>
    <derivirana_varijabla naziv="DomainObject.Predmet.ProtustrankaFormatedOIB_1">  PRINT ZA VAS d.o.o., OIB 70446254096 zastupanog po punomoćniku IVAN LANDEKA</derivirana_varijabla>
  </DomainObject.Predmet.ProtustrankaFormatedOIB>
  <DomainObject.Predmet.ProtustrankaFormatedWithAdress>
    <izvorni_sadrzaj> PRINT ZA VAS d.o.o., Žitnjak/bb, 10000 Zagreb zastupanog po punomoćniku IVAN LANDEKA</izvorni_sadrzaj>
    <derivirana_varijabla naziv="DomainObject.Predmet.ProtustrankaFormatedWithAdress_1"> PRINT ZA VAS d.o.o., Žitnjak/bb, 10000 Zagreb zastupanog po punomoćniku IVAN LANDEKA</derivirana_varijabla>
  </DomainObject.Predmet.ProtustrankaFormatedWithAdress>
  <DomainObject.Predmet.ProtustrankaFormatedWithAdressOIB>
    <izvorni_sadrzaj> PRINT ZA VAS d.o.o., OIB 70446254096, Žitnjak/bb, 10000 Zagreb zastupanog po punomoćniku IVAN LANDEKA</izvorni_sadrzaj>
    <derivirana_varijabla naziv="DomainObject.Predmet.ProtustrankaFormatedWithAdressOIB_1"> PRINT ZA VAS d.o.o., OIB 70446254096, Žitnjak/bb, 10000 Zagreb zastupanog po punomoćniku IVAN LANDEKA</derivirana_varijabla>
  </DomainObject.Predmet.ProtustrankaFormatedWithAdressOIB>
  <DomainObject.Predmet.ProtustrankaWithAdress>
    <izvorni_sadrzaj>PRINT ZA VAS d.o.o. Žitnjak/bb, 10000 Zagreb</izvorni_sadrzaj>
    <derivirana_varijabla naziv="DomainObject.Predmet.ProtustrankaWithAdress_1">PRINT ZA VAS d.o.o. Žitnjak/bb, 10000 Zagreb</derivirana_varijabla>
  </DomainObject.Predmet.ProtustrankaWithAdress>
  <DomainObject.Predmet.ProtustrankaWithAdressOIB>
    <izvorni_sadrzaj>PRINT ZA VAS d.o.o., OIB 70446254096, Žitnjak/bb, 10000 Zagreb</izvorni_sadrzaj>
    <derivirana_varijabla naziv="DomainObject.Predmet.ProtustrankaWithAdressOIB_1">PRINT ZA VAS d.o.o., OIB 70446254096, Žitnjak/bb, 10000 Zagreb</derivirana_varijabla>
  </DomainObject.Predmet.ProtustrankaWithAdressOIB>
  <DomainObject.Predmet.ProtustrankaNazivFormated>
    <izvorni_sadrzaj>PRINT ZA VAS d.o.o.</izvorni_sadrzaj>
    <derivirana_varijabla naziv="DomainObject.Predmet.ProtustrankaNazivFormated_1">PRINT ZA VAS d.o.o.</derivirana_varijabla>
  </DomainObject.Predmet.ProtustrankaNazivFormated>
  <DomainObject.Predmet.ProtustrankaNazivFormatedOIB>
    <izvorni_sadrzaj>PRINT ZA VAS d.o.o., OIB 70446254096</izvorni_sadrzaj>
    <derivirana_varijabla naziv="DomainObject.Predmet.ProtustrankaNazivFormatedOIB_1">PRINT ZA VAS d.o.o., OIB 70446254096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PRINT ZA VAS d.o.o. zastupanog po punomoćniku IVAN LANDEKA</item>
    </izvorni_sadrzaj>
    <derivirana_varijabla naziv="DomainObject.Predmet.ProtuStrankaListFormated_1">
      <item>PRINT ZA VAS d.o.o. zastupanog po punomoćniku IVAN LANDEKA</item>
    </derivirana_varijabla>
  </DomainObject.Predmet.ProtuStrankaListFormated>
  <DomainObject.Predmet.ProtuStrankaListFormatedOIB>
    <izvorni_sadrzaj>
      <item>PRINT ZA VAS d.o.o., OIB 70446254096 zastupanog po punomoćniku IVAN LANDEKA</item>
    </izvorni_sadrzaj>
    <derivirana_varijabla naziv="DomainObject.Predmet.ProtuStrankaListFormatedOIB_1">
      <item>PRINT ZA VAS d.o.o., OIB 70446254096 zastupanog po punomoćniku IVAN LANDEKA</item>
    </derivirana_varijabla>
  </DomainObject.Predmet.ProtuStrankaListFormatedOIB>
  <DomainObject.Predmet.ProtuStrankaListFormatedWithAdress>
    <izvorni_sadrzaj>
      <item>PRINT ZA VAS d.o.o., Žitnjak/bb, 10000 Zagreb zastupanog po punomoćniku IVAN LANDEKA</item>
    </izvorni_sadrzaj>
    <derivirana_varijabla naziv="DomainObject.Predmet.ProtuStrankaListFormatedWithAdress_1">
      <item>PRINT ZA VAS d.o.o., Žitnjak/bb, 10000 Zagreb zastupanog po punomoćniku IVAN LANDEKA</item>
    </derivirana_varijabla>
  </DomainObject.Predmet.ProtuStrankaListFormatedWithAdress>
  <DomainObject.Predmet.ProtuStrankaListFormatedWithAdressOIB>
    <izvorni_sadrzaj>
      <item>PRINT ZA VAS d.o.o., OIB 70446254096, Žitnjak/bb, 10000 Zagreb zastupanog po punomoćniku IVAN LANDEKA</item>
    </izvorni_sadrzaj>
    <derivirana_varijabla naziv="DomainObject.Predmet.ProtuStrankaListFormatedWithAdressOIB_1">
      <item>PRINT ZA VAS d.o.o., OIB 70446254096, Žitnjak/bb, 10000 Zagreb zastupanog po punomoćniku IVAN LANDEKA</item>
    </derivirana_varijabla>
  </DomainObject.Predmet.ProtuStrankaListFormatedWithAdressOIB>
  <DomainObject.Predmet.ProtuStrankaListNazivFormated>
    <izvorni_sadrzaj>
      <item>PRINT ZA VAS d.o.o.</item>
    </izvorni_sadrzaj>
    <derivirana_varijabla naziv="DomainObject.Predmet.ProtuStrankaListNazivFormated_1">
      <item>PRINT ZA VAS d.o.o.</item>
    </derivirana_varijabla>
  </DomainObject.Predmet.ProtuStrankaListNazivFormated>
  <DomainObject.Predmet.ProtuStrankaListNazivFormatedOIB>
    <izvorni_sadrzaj>
      <item>PRINT ZA VAS d.o.o., OIB 70446254096</item>
    </izvorni_sadrzaj>
    <derivirana_varijabla naziv="DomainObject.Predmet.ProtuStrankaListNazivFormatedOIB_1">
      <item>PRINT ZA VAS d.o.o., OIB 70446254096</item>
    </derivirana_varijabla>
  </DomainObject.Predmet.ProtuStrankaListNazivFormatedOIB>
  <DomainObject.Predmet.OstaliListFormated>
    <izvorni_sadrzaj>
      <item>IVAN LANDEKA punomoćnik sudionika u postupku PRINT ZA VAS d.o.o.</item>
    </izvorni_sadrzaj>
    <derivirana_varijabla naziv="DomainObject.Predmet.OstaliListFormated_1">
      <item>IVAN LANDEKA punomoćnik sudionika u postupku PRINT ZA VAS d.o.o.</item>
    </derivirana_varijabla>
  </DomainObject.Predmet.OstaliListFormated>
  <DomainObject.Predmet.OstaliListFormatedOIB>
    <izvorni_sadrzaj>
      <item>IVAN LANDEKA punomoćnik sudionika u postupku PRINT ZA VAS d.o.o.</item>
    </izvorni_sadrzaj>
    <derivirana_varijabla naziv="DomainObject.Predmet.OstaliListFormatedOIB_1">
      <item>IVAN LANDEKA punomoćnik sudionika u postupku PRINT ZA VAS d.o.o.</item>
    </derivirana_varijabla>
  </DomainObject.Predmet.OstaliListFormatedOIB>
  <DomainObject.Predmet.OstaliListFormatedWithAdress>
    <izvorni_sadrzaj>
      <item>IVAN LANDEKA, MIROŠEVEČKA  CESTA 132A, 10000 Zagreb punomoćnik sudionika u postupku PRINT ZA VAS d.o.o.</item>
    </izvorni_sadrzaj>
    <derivirana_varijabla naziv="DomainObject.Predmet.OstaliListFormatedWithAdress_1">
      <item>IVAN LANDEKA, MIROŠEVEČKA  CESTA 132A, 10000 Zagreb punomoćnik sudionika u postupku PRINT ZA VAS d.o.o.</item>
    </derivirana_varijabla>
  </DomainObject.Predmet.OstaliListFormatedWithAdress>
  <DomainObject.Predmet.OstaliListFormatedWithAdressOIB>
    <izvorni_sadrzaj>
      <item>IVAN LANDEKA, MIROŠEVEČKA  CESTA 132A, 10000 Zagreb punomoćnik sudionika u postupku PRINT ZA VAS d.o.o.</item>
    </izvorni_sadrzaj>
    <derivirana_varijabla naziv="DomainObject.Predmet.OstaliListFormatedWithAdressOIB_1">
      <item>IVAN LANDEKA, MIROŠEVEČKA  CESTA 132A, 10000 Zagreb punomoćnik sudionika u postupku PRINT ZA VAS d.o.o.</item>
    </derivirana_varijabla>
  </DomainObject.Predmet.OstaliListFormatedWithAdressOIB>
  <DomainObject.Predmet.OstaliListNazivFormated>
    <izvorni_sadrzaj>
      <item>IVAN LANDEKA</item>
    </izvorni_sadrzaj>
    <derivirana_varijabla naziv="DomainObject.Predmet.OstaliListNazivFormated_1">
      <item>IVAN LANDEKA</item>
    </derivirana_varijabla>
  </DomainObject.Predmet.OstaliListNazivFormated>
  <DomainObject.Predmet.OstaliListNazivFormatedOIB>
    <izvorni_sadrzaj>
      <item>IVAN LANDEKA</item>
    </izvorni_sadrzaj>
    <derivirana_varijabla naziv="DomainObject.Predmet.OstaliListNazivFormatedOIB_1">
      <item>IVAN LANDEKA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PRINT ZA VAS d.o.o.</izvorni_sadrzaj>
    <derivirana_varijabla naziv="DomainObject.Predmet.ProtustrankaIDrugi_1">PRINT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PRINT ZA VAS d.o.o., OIB 70446254096, Žitnjak/bb, 10000 Zagreb</izvorni_sadrzaj>
    <derivirana_varijabla naziv="DomainObject.Predmet.ProtustrankaIDrugiAdressOIB_1">PRINT ZA VAS d.o.o., OIB 70446254096,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PRINT ZA VAS d.o.o.</item>
      <item>IVAN LANDEKA</item>
    </izvorni_sadrzaj>
    <derivirana_varijabla naziv="DomainObject.Predmet.SudioniciListNaziv_1">
      <item>FINA Regionalni centar Zagreb</item>
      <item>PRINT ZA VAS d.o.o.</item>
      <item>IVAN LANDEKA</item>
    </derivirana_varijabla>
  </DomainObject.Predmet.SudioniciListNaziv>
  <DomainObject.Predmet.SudioniciListAdressOIB>
    <izvorni_sadrzaj>
      <item>FINA Regionalni centar Zagreb, OIB 85821130368, Trg svibanjskih žrtava 1995. 1,10000 Zagreb</item>
      <item>PRINT ZA VAS d.o.o., OIB 70446254096, Žitnjak/bb,10000 Zagreb</item>
      <item>IVAN LANDEKA, MIROŠEVEČKA  CESTA 132A,10000 Zagreb</item>
    </izvorni_sadrzaj>
    <derivirana_varijabla naziv="DomainObject.Predmet.SudioniciListAdressOIB_1">
      <item>FINA Regionalni centar Zagreb, OIB 85821130368, Trg svibanjskih žrtava 1995. 1,10000 Zagreb</item>
      <item>PRINT ZA VAS d.o.o., OIB 70446254096, Žitnjak/bb,10000 Zagreb</item>
      <item>IVAN LANDEKA, MIROŠEVEČKA  CESTA 132A,10000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70446254096</item>
      <item>, OIB null</item>
    </izvorni_sadrzaj>
    <derivirana_varijabla naziv="DomainObject.Predmet.SudioniciListNazivOIB_1">
      <item>, OIB 85821130368</item>
      <item>, OIB 70446254096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1319</properties:Characters>
  <properties:Lines>45</properties:Lines>
  <properties:Paragraphs>18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2015-12-30T06:01:00Z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