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aea66" w14:paraId="6daea66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444A31">
        <w:rPr>
          <w:rFonts w:hAnsi="Times New Roman" w:ascii="Times New Roman"/>
        </w:rPr>
        <w:t>19</w:t>
      </w:r>
      <w:r w:rsidR="00F54B6C" w:rsidRPr="00762F0D">
        <w:rPr>
          <w:rFonts w:hAnsi="Times New Roman" w:ascii="Times New Roman"/>
        </w:rPr>
        <w:t xml:space="preserve">. </w:t>
      </w:r>
      <w:r w:rsidR="00444A31">
        <w:rPr>
          <w:rFonts w:hAnsi="Times New Roman" w:ascii="Times New Roman"/>
        </w:rPr>
        <w:t>siječnja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444A31">
        <w:rPr>
          <w:rFonts w:hAnsi="Times New Roman" w:ascii="Times New Roman"/>
        </w:rPr>
        <w:t>7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0640EB" w:rsidP="00070A05" w:rsidR="000640EB">
      <w:pPr>
        <w:jc w:val="center"/>
        <w:rPr>
          <w:rFonts w:hAnsi="Times New Roman" w:ascii="Times New Roman"/>
          <w:b/>
        </w:rPr>
      </w:pPr>
      <w:r w:rsidRPr="000640EB">
        <w:rPr>
          <w:rFonts w:hAnsi="Times New Roman" w:ascii="Times New Roman"/>
          <w:b/>
        </w:rPr>
        <w:t>SPORT TEMPUS d.o.o. NOVIGRAD, Novigrad, Ulica Murvi 78/a, OIB: 97402147496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444A31">
        <w:rPr>
          <w:rFonts w:hAnsi="Times New Roman" w:ascii="Times New Roman"/>
        </w:rPr>
        <w:t>12:30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  <w:r w:rsidR="00620A38">
        <w:rPr>
          <w:rFonts w:hAnsi="Times New Roman" w:ascii="Times New Roman"/>
        </w:rPr>
        <w:t>Utvrđuje se da su na današnje ročište pristupili:</w:t>
      </w:r>
    </w:p>
    <w:p w:rsidRDefault="00620A38" w:rsidP="00F54B6C" w:rsidR="00620A3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C34CB">
        <w:rPr>
          <w:rFonts w:hAnsi="Times New Roman" w:ascii="Times New Roman"/>
        </w:rPr>
        <w:t>Z</w:t>
      </w:r>
      <w:r>
        <w:rPr>
          <w:rFonts w:hAnsi="Times New Roman" w:ascii="Times New Roman"/>
        </w:rPr>
        <w:t xml:space="preserve">z dužnika Davor Mrdeža i Marina Gržić. </w:t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FD0178" w:rsidP="00F7305D" w:rsidR="00F7305D" w:rsidRPr="005F1ADB">
      <w:pPr>
        <w:ind w:right="-288" w:left="705"/>
        <w:jc w:val="both"/>
        <w:rPr>
          <w:rStyle w:val="Naglaeno"/>
        </w:rPr>
      </w:pPr>
      <w:r>
        <w:rPr>
          <w:rFonts w:hAnsi="Times New Roman" w:ascii="Times New Roman"/>
        </w:rPr>
        <w:t>Predlagatelj</w:t>
      </w:r>
      <w:r w:rsidR="00620A38">
        <w:rPr>
          <w:rFonts w:hAnsi="Times New Roman" w:ascii="Times New Roman"/>
        </w:rPr>
        <w:t>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C80251">
        <w:rPr>
          <w:rFonts w:hAnsi="Times New Roman" w:ascii="Times New Roman"/>
        </w:rPr>
        <w:t>1</w:t>
      </w:r>
      <w:r w:rsidR="00444A31">
        <w:rPr>
          <w:rFonts w:hAnsi="Times New Roman" w:ascii="Times New Roman"/>
        </w:rPr>
        <w:t>9</w:t>
      </w:r>
      <w:r w:rsidR="006D396B">
        <w:rPr>
          <w:rFonts w:hAnsi="Times New Roman" w:ascii="Times New Roman"/>
        </w:rPr>
        <w:t xml:space="preserve">. </w:t>
      </w:r>
      <w:r w:rsidR="00444A31">
        <w:rPr>
          <w:rFonts w:hAnsi="Times New Roman" w:ascii="Times New Roman"/>
        </w:rPr>
        <w:t>listopada</w:t>
      </w:r>
      <w:r w:rsidR="006D396B">
        <w:rPr>
          <w:rFonts w:hAnsi="Times New Roman" w:ascii="Times New Roman"/>
        </w:rPr>
        <w:t xml:space="preserve"> 201</w:t>
      </w:r>
      <w:r w:rsidR="00444A31">
        <w:rPr>
          <w:rFonts w:hAnsi="Times New Roman" w:ascii="Times New Roman"/>
        </w:rPr>
        <w:t>7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444A31">
        <w:rPr>
          <w:rFonts w:hAnsi="Times New Roman" w:ascii="Times New Roman"/>
        </w:rPr>
        <w:t>27</w:t>
      </w:r>
      <w:r w:rsidR="00201399">
        <w:rPr>
          <w:rFonts w:hAnsi="Times New Roman" w:ascii="Times New Roman"/>
        </w:rPr>
        <w:t xml:space="preserve">. </w:t>
      </w:r>
      <w:r w:rsidR="00444A31">
        <w:rPr>
          <w:rFonts w:hAnsi="Times New Roman" w:ascii="Times New Roman"/>
        </w:rPr>
        <w:t>listopada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444A31">
        <w:rPr>
          <w:rFonts w:hAnsi="Times New Roman" w:ascii="Times New Roman"/>
        </w:rPr>
        <w:t>27</w:t>
      </w:r>
      <w:r w:rsidR="00201399">
        <w:rPr>
          <w:rFonts w:hAnsi="Times New Roman" w:ascii="Times New Roman"/>
        </w:rPr>
        <w:t xml:space="preserve">. </w:t>
      </w:r>
      <w:r w:rsidR="00444A31">
        <w:rPr>
          <w:rFonts w:hAnsi="Times New Roman" w:ascii="Times New Roman"/>
        </w:rPr>
        <w:t xml:space="preserve">listopada </w:t>
      </w:r>
      <w:r w:rsidR="00201399">
        <w:rPr>
          <w:rFonts w:hAnsi="Times New Roman" w:ascii="Times New Roman"/>
        </w:rPr>
        <w:t>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620A38" w:rsidP="00AB50C1" w:rsidR="00620A38">
      <w:pPr>
        <w:ind w:right="-288"/>
        <w:jc w:val="both"/>
        <w:rPr>
          <w:rFonts w:hAnsi="Times New Roman" w:ascii="Times New Roman"/>
        </w:rPr>
      </w:pPr>
    </w:p>
    <w:p w:rsidRDefault="00CE3162" w:rsidP="00CE3162" w:rsidR="00CE3162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imovini du</w:t>
      </w:r>
      <w:r w:rsidR="009C34CB">
        <w:rPr>
          <w:rFonts w:hAnsi="Times New Roman" w:ascii="Times New Roman"/>
        </w:rPr>
        <w:t>žnika zakonski zastupnici</w:t>
      </w:r>
      <w:r>
        <w:rPr>
          <w:rFonts w:hAnsi="Times New Roman" w:ascii="Times New Roman"/>
        </w:rPr>
        <w:t xml:space="preserve"> dužnik</w:t>
      </w:r>
      <w:r w:rsidR="009C34CB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izjavljuj</w:t>
      </w:r>
      <w:r w:rsidR="009C34CB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da:</w:t>
      </w:r>
    </w:p>
    <w:p w:rsidRDefault="00CE3162" w:rsidP="00CE3162" w:rsidR="00CE3162">
      <w:pPr>
        <w:jc w:val="both"/>
        <w:rPr>
          <w:rFonts w:hAnsi="Times New Roman" w:ascii="Times New Roman"/>
        </w:rPr>
      </w:pPr>
    </w:p>
    <w:p w:rsidRDefault="00CE3162" w:rsidP="00CE3162" w:rsidR="00CE3162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1/ nekretnina i pokretnina</w:t>
      </w:r>
      <w:r>
        <w:rPr>
          <w:rFonts w:hAnsi="Times New Roman" w:ascii="Times New Roman"/>
        </w:rPr>
        <w:t xml:space="preserve"> </w:t>
      </w:r>
      <w:r w:rsidR="009C34CB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9C34CB">
        <w:rPr>
          <w:rFonts w:hAnsi="Times New Roman" w:ascii="Times New Roman"/>
        </w:rPr>
        <w:t xml:space="preserve">dužnik je vlasnik nekretnine, prema zk izvatku na listu 7-9 spisa, te cestovnih vozila prema uvjerenju MUP-a na listu 11 spisa. Dužnik je vlasnik kancelarijske opreme. </w:t>
      </w:r>
      <w:r w:rsidR="00AC4E89">
        <w:rPr>
          <w:rFonts w:hAnsi="Times New Roman" w:ascii="Times New Roman"/>
        </w:rPr>
        <w:t xml:space="preserve">trenutno dužnik ostvaruje prihode u iznosu od 7.500,00 kuna + pdv, po osnovi najamnine. Taj iznos se uplaćuje na račun dužnika. </w:t>
      </w:r>
    </w:p>
    <w:p w:rsidRDefault="00CE3162" w:rsidP="00CE3162" w:rsidR="00CE3162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2/ imovinskih prava dužnika na tuđim stvarima</w:t>
      </w:r>
      <w:r>
        <w:rPr>
          <w:rFonts w:hAnsi="Times New Roman" w:ascii="Times New Roman"/>
        </w:rPr>
        <w:t xml:space="preserve"> - nema</w:t>
      </w:r>
    </w:p>
    <w:p w:rsidRDefault="00CE3162" w:rsidP="00CE3162" w:rsidR="00CE3162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3/ novčanih i nenovčanih tražbina dužnika</w:t>
      </w:r>
      <w:r>
        <w:rPr>
          <w:rFonts w:hAnsi="Times New Roman" w:ascii="Times New Roman"/>
        </w:rPr>
        <w:t xml:space="preserve"> - nema</w:t>
      </w:r>
    </w:p>
    <w:p w:rsidRDefault="00CE3162" w:rsidP="00CE3162" w:rsidR="00CE3162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4/ drugih prava koja čine imovinu dužnika</w:t>
      </w:r>
      <w:r>
        <w:rPr>
          <w:rFonts w:hAnsi="Times New Roman" w:ascii="Times New Roman"/>
        </w:rPr>
        <w:t xml:space="preserve"> - nema</w:t>
      </w:r>
    </w:p>
    <w:p w:rsidRDefault="00CE3162" w:rsidP="00CE3162" w:rsidR="00CE3162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5/novčanih sredstava na računima</w:t>
      </w:r>
      <w:r>
        <w:rPr>
          <w:rFonts w:hAnsi="Times New Roman" w:ascii="Times New Roman"/>
        </w:rPr>
        <w:t xml:space="preserve"> - nema</w:t>
      </w:r>
    </w:p>
    <w:p w:rsidRDefault="00CE3162" w:rsidP="00CE3162" w:rsidR="00CE3162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6/ druge imovine dužnika</w:t>
      </w:r>
      <w:r>
        <w:rPr>
          <w:rFonts w:hAnsi="Times New Roman" w:ascii="Times New Roman"/>
        </w:rPr>
        <w:t xml:space="preserve"> - nema</w:t>
      </w:r>
    </w:p>
    <w:p w:rsidRDefault="00CE3162" w:rsidP="00CE3162" w:rsidR="00CE3162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7/ obveza dužnika unesenih u njegove poslovne knjige</w:t>
      </w:r>
      <w:r>
        <w:rPr>
          <w:rFonts w:hAnsi="Times New Roman" w:ascii="Times New Roman"/>
        </w:rPr>
        <w:t xml:space="preserve"> </w:t>
      </w:r>
      <w:r w:rsidR="006A1561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6A1561">
        <w:rPr>
          <w:rFonts w:hAnsi="Times New Roman" w:ascii="Times New Roman"/>
        </w:rPr>
        <w:t xml:space="preserve">zz dužnika izjavljuje da dužnik ima obveza unesenih u poslovne knjige no da se trenutno ne može očitovati o njihovoj visini. </w:t>
      </w:r>
    </w:p>
    <w:p w:rsidRDefault="00CE3162" w:rsidP="00CE3162" w:rsidR="00CE3162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8/ drugih novčanih i nenovčanih obveza dužnika</w:t>
      </w:r>
      <w:r>
        <w:rPr>
          <w:rFonts w:hAnsi="Times New Roman" w:ascii="Times New Roman"/>
        </w:rPr>
        <w:t xml:space="preserve"> </w:t>
      </w:r>
      <w:r w:rsidR="0083061C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83061C">
        <w:rPr>
          <w:rFonts w:hAnsi="Times New Roman" w:ascii="Times New Roman"/>
        </w:rPr>
        <w:t xml:space="preserve">dužnik ima dvoje zaposlenih, koji su ujedno i zakonski zastupnici koji su zaposleni na 4 sata dnevno, na pola radnog vremena po osnovi čega dužnik ima obveze. </w:t>
      </w:r>
    </w:p>
    <w:p w:rsidRDefault="00CE3162" w:rsidP="00CE3162" w:rsidR="00CE3162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9/ razlučnih prava na imovini dužnika</w:t>
      </w:r>
      <w:r>
        <w:rPr>
          <w:rFonts w:hAnsi="Times New Roman" w:ascii="Times New Roman"/>
        </w:rPr>
        <w:t xml:space="preserve"> - nema</w:t>
      </w:r>
    </w:p>
    <w:p w:rsidRDefault="00CE3162" w:rsidP="00CE3162" w:rsidR="00CE3162" w:rsidRPr="00924A2B">
      <w:pPr>
        <w:ind w:firstLine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lastRenderedPageBreak/>
        <w:t>10/ izlučnih prava</w:t>
      </w:r>
      <w:r>
        <w:rPr>
          <w:rFonts w:hAnsi="Times New Roman" w:ascii="Times New Roman"/>
        </w:rPr>
        <w:t xml:space="preserve"> - nema</w:t>
      </w:r>
    </w:p>
    <w:p w:rsidRDefault="00CE3162" w:rsidP="00CE3162" w:rsidR="00CE3162">
      <w:pPr>
        <w:ind w:left="708"/>
        <w:jc w:val="both"/>
        <w:rPr>
          <w:rFonts w:hAnsi="Times New Roman" w:ascii="Times New Roman"/>
        </w:rPr>
      </w:pPr>
      <w:r w:rsidRPr="00924A2B">
        <w:rPr>
          <w:rFonts w:hAnsi="Times New Roman" w:ascii="Times New Roman"/>
        </w:rPr>
        <w:t>11/ prosječnih mjesečnih troškova redovnoga poslovanja dužnika u posljednjih godinu dana</w:t>
      </w:r>
      <w:r w:rsidR="0083061C">
        <w:rPr>
          <w:rFonts w:hAnsi="Times New Roman" w:ascii="Times New Roman"/>
        </w:rPr>
        <w:t xml:space="preserve"> </w:t>
      </w:r>
      <w:r w:rsidR="00E61607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E61607">
        <w:rPr>
          <w:rFonts w:hAnsi="Times New Roman" w:ascii="Times New Roman"/>
        </w:rPr>
        <w:t xml:space="preserve">oko 5.000,00 kuna, s time što dužnik trenutno ne posluje. </w:t>
      </w:r>
    </w:p>
    <w:p w:rsidRDefault="00AC4E89" w:rsidP="00AC4E89" w:rsidR="00CE3162" w:rsidRPr="00924A2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E3162" w:rsidRPr="00924A2B">
        <w:rPr>
          <w:rFonts w:hAnsi="Times New Roman" w:ascii="Times New Roman"/>
        </w:rPr>
        <w:t>12/ postupaka pred sudovima ili javnopravnim tijelima u kojima je dužnik stranka i visinu ili opis tražbine koja je predmet postupka</w:t>
      </w:r>
      <w:r w:rsidR="00CE3162">
        <w:rPr>
          <w:rFonts w:hAnsi="Times New Roman" w:ascii="Times New Roman"/>
        </w:rPr>
        <w:t xml:space="preserve"> </w:t>
      </w:r>
      <w:r w:rsidR="00E61607">
        <w:rPr>
          <w:rFonts w:hAnsi="Times New Roman" w:ascii="Times New Roman"/>
        </w:rPr>
        <w:t>–</w:t>
      </w:r>
      <w:r w:rsidR="00CE3162">
        <w:rPr>
          <w:rFonts w:hAnsi="Times New Roman" w:ascii="Times New Roman"/>
        </w:rPr>
        <w:t xml:space="preserve"> </w:t>
      </w:r>
      <w:r w:rsidR="00E61607">
        <w:rPr>
          <w:rFonts w:hAnsi="Times New Roman" w:ascii="Times New Roman"/>
        </w:rPr>
        <w:t xml:space="preserve">u tijeku je postupak u povodu izjavljene revizije koji postupak je vodio Grad Zagreb protiv dužnika, </w:t>
      </w:r>
      <w:r>
        <w:rPr>
          <w:rFonts w:hAnsi="Times New Roman" w:ascii="Times New Roman"/>
        </w:rPr>
        <w:t xml:space="preserve">a radi isplate. taj postupak je dužnik pravomoćno izgubio ali je protiv drugostupanjske odluke izjavljena revizija u pogledu koje još nije donijeta odluka. </w:t>
      </w:r>
    </w:p>
    <w:p w:rsidRDefault="00CE3162" w:rsidP="00CE3162" w:rsidR="00CE3162">
      <w:pPr>
        <w:ind w:right="-288"/>
        <w:jc w:val="both"/>
        <w:rPr>
          <w:rFonts w:hAnsi="Times New Roman" w:ascii="Times New Roman"/>
        </w:rPr>
      </w:pPr>
    </w:p>
    <w:p w:rsidRDefault="00B04811" w:rsidP="00CE3162" w:rsidR="00B04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ZZ dužnika navode da još uvijek Grad Zagreb nije riješio po njihovom zahtjevu za otpisom kamata, a o čijem rješenju ovisi odluka IKB banke za davanjem kredita. Radi navedenog mole da se odluka o otvaranju stečajnog postupka odgodi na kraće vrijeme. </w:t>
      </w:r>
    </w:p>
    <w:p w:rsidRDefault="00B04811" w:rsidP="00CE3162" w:rsidR="00B04811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444A31" w:rsidP="00444A31" w:rsidR="00444A31">
      <w:pPr>
        <w:ind w:right="-288"/>
        <w:jc w:val="both"/>
        <w:rPr>
          <w:rFonts w:hAnsi="Times New Roman" w:ascii="Times New Roman"/>
        </w:rPr>
      </w:pPr>
    </w:p>
    <w:p w:rsidRDefault="00B04811" w:rsidP="00F25A8E" w:rsidR="00B04811" w:rsidRPr="00B04811">
      <w:pPr>
        <w:jc w:val="both"/>
        <w:rPr>
          <w:rFonts w:hAnsi="Times New Roman" w:ascii="Times New Roman"/>
        </w:rPr>
      </w:pPr>
      <w:r>
        <w:tab/>
      </w:r>
      <w:r w:rsidR="002174C4">
        <w:rPr>
          <w:rFonts w:hAnsi="Times New Roman" w:ascii="Times New Roman"/>
        </w:rPr>
        <w:t xml:space="preserve">Nalaže se zz dužnika da u roku od 60 dana dostave potvrdu FINE da je račun dužnika odblokiran. U protivnom, donijet će se rješenje o otvaranju stečaja. </w:t>
      </w:r>
    </w:p>
    <w:p w:rsidRDefault="00444A31" w:rsidP="00444A31" w:rsidR="00444A31">
      <w:pPr>
        <w:ind w:firstLine="708"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2174C4">
        <w:rPr>
          <w:rFonts w:hAnsi="Times New Roman" w:ascii="Times New Roman"/>
        </w:rPr>
        <w:t>13:00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4142D9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 </w:t>
      </w:r>
      <w:r w:rsidR="004142D9">
        <w:rPr>
          <w:rFonts w:hAnsi="Times New Roman" w:ascii="Times New Roman"/>
        </w:rPr>
        <w:t xml:space="preserve">  </w:t>
      </w:r>
      <w:r w:rsidR="004D73AE"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97467C" w:rsidR="0097467C" w:rsidRPr="004D73AE">
      <w:pPr>
        <w:rPr>
          <w:rFonts w:hAnsi="Times New Roman" w:ascii="Times New Roman"/>
        </w:rPr>
      </w:pP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2E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E3DF1" w:rsidP="00CE3DF1" w:rsidR="00CE3DF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955/2016-8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CE3DF1">
      <w:rPr>
        <w:sz w:val="22"/>
        <w:szCs w:val="22"/>
      </w:rPr>
      <w:t>955/2016-</w:t>
    </w:r>
    <w:r w:rsidR="00444A31">
      <w:rPr>
        <w:sz w:val="22"/>
        <w:szCs w:val="22"/>
      </w:rPr>
      <w:t>10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640EB"/>
    <w:rsid w:val="00070A05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4FFC"/>
    <w:rsid w:val="001B5B91"/>
    <w:rsid w:val="00201399"/>
    <w:rsid w:val="002107A0"/>
    <w:rsid w:val="002174C4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2C76AE"/>
    <w:rsid w:val="003079B6"/>
    <w:rsid w:val="003313E8"/>
    <w:rsid w:val="00382C76"/>
    <w:rsid w:val="00395085"/>
    <w:rsid w:val="003E1083"/>
    <w:rsid w:val="003E49B3"/>
    <w:rsid w:val="004142D9"/>
    <w:rsid w:val="00444A31"/>
    <w:rsid w:val="0046778E"/>
    <w:rsid w:val="00471E38"/>
    <w:rsid w:val="004C4732"/>
    <w:rsid w:val="004D73AE"/>
    <w:rsid w:val="00576B3E"/>
    <w:rsid w:val="0059641C"/>
    <w:rsid w:val="005A3F55"/>
    <w:rsid w:val="005B5533"/>
    <w:rsid w:val="005F1ADB"/>
    <w:rsid w:val="00603281"/>
    <w:rsid w:val="00616533"/>
    <w:rsid w:val="00620A38"/>
    <w:rsid w:val="00622E69"/>
    <w:rsid w:val="00626B34"/>
    <w:rsid w:val="00637A2F"/>
    <w:rsid w:val="00675ED3"/>
    <w:rsid w:val="00683B28"/>
    <w:rsid w:val="00685D0D"/>
    <w:rsid w:val="006948F7"/>
    <w:rsid w:val="006956E8"/>
    <w:rsid w:val="006A1561"/>
    <w:rsid w:val="006A31D7"/>
    <w:rsid w:val="006A334F"/>
    <w:rsid w:val="006D396B"/>
    <w:rsid w:val="00753A24"/>
    <w:rsid w:val="00762F0D"/>
    <w:rsid w:val="008072B5"/>
    <w:rsid w:val="008145B5"/>
    <w:rsid w:val="0081659F"/>
    <w:rsid w:val="0083061C"/>
    <w:rsid w:val="008357EF"/>
    <w:rsid w:val="00874813"/>
    <w:rsid w:val="008936AA"/>
    <w:rsid w:val="008B3034"/>
    <w:rsid w:val="008C0427"/>
    <w:rsid w:val="008F3172"/>
    <w:rsid w:val="0091062F"/>
    <w:rsid w:val="00924A2B"/>
    <w:rsid w:val="0093737F"/>
    <w:rsid w:val="00937EFC"/>
    <w:rsid w:val="00940C4B"/>
    <w:rsid w:val="00950A71"/>
    <w:rsid w:val="0096121B"/>
    <w:rsid w:val="00963B1D"/>
    <w:rsid w:val="009732C9"/>
    <w:rsid w:val="0097467C"/>
    <w:rsid w:val="009C34CB"/>
    <w:rsid w:val="009C512A"/>
    <w:rsid w:val="009E3596"/>
    <w:rsid w:val="009F687B"/>
    <w:rsid w:val="00A61E53"/>
    <w:rsid w:val="00A73FBB"/>
    <w:rsid w:val="00A830AE"/>
    <w:rsid w:val="00AB50C1"/>
    <w:rsid w:val="00AC33A7"/>
    <w:rsid w:val="00AC4E89"/>
    <w:rsid w:val="00AE7D77"/>
    <w:rsid w:val="00B04811"/>
    <w:rsid w:val="00B12902"/>
    <w:rsid w:val="00B200C4"/>
    <w:rsid w:val="00B4044D"/>
    <w:rsid w:val="00B46C27"/>
    <w:rsid w:val="00B806E6"/>
    <w:rsid w:val="00BA70DF"/>
    <w:rsid w:val="00BE3960"/>
    <w:rsid w:val="00C14820"/>
    <w:rsid w:val="00C22467"/>
    <w:rsid w:val="00C46BAA"/>
    <w:rsid w:val="00C50565"/>
    <w:rsid w:val="00C66696"/>
    <w:rsid w:val="00C67C0F"/>
    <w:rsid w:val="00C80251"/>
    <w:rsid w:val="00C917D3"/>
    <w:rsid w:val="00C91BCA"/>
    <w:rsid w:val="00CA22FC"/>
    <w:rsid w:val="00CD254E"/>
    <w:rsid w:val="00CD2568"/>
    <w:rsid w:val="00CE3162"/>
    <w:rsid w:val="00CE3DF1"/>
    <w:rsid w:val="00CF7611"/>
    <w:rsid w:val="00DA774A"/>
    <w:rsid w:val="00DF0331"/>
    <w:rsid w:val="00E3781E"/>
    <w:rsid w:val="00E51C1E"/>
    <w:rsid w:val="00E61607"/>
    <w:rsid w:val="00F54B6C"/>
    <w:rsid w:val="00F7305D"/>
    <w:rsid w:val="00FB6C30"/>
    <w:rsid w:val="00FD0178"/>
    <w:rsid w:val="00FE28AD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Naglaeno" w:type="character">
    <w:name w:val="Strong"/>
    <w:basedOn w:val="Zadanifontodlomka"/>
    <w:qFormat/>
    <w:rsid w:val="005F1AD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22E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E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2E6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2E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2E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Naglaeno" w:type="character">
    <w:name w:val="Strong"/>
    <w:basedOn w:val="Zadanifontodlomka"/>
    <w:qFormat/>
    <w:rsid w:val="005F1AD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22E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E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2E6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2E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2E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19. siječnja 2017.</izvorni_sadrzaj>
    <derivirana_varijabla naziv="DomainObject.StvarniPocetakDatum_1">19. siječnja 2017.</derivirana_varijabla>
  </DomainObject.StvarniPocetakDatum>
  <DomainObject.StvarniZavrsetakDatum>
    <izvorni_sadrzaj>19. siječnja 2017.</izvorni_sadrzaj>
    <derivirana_varijabla naziv="DomainObject.StvarniZavrsetakDatum_1">19. siječnja 2017.</derivirana_varijabla>
  </DomainObject.StvarniZavrsetakDatum>
  <DomainObject.PlaniraniZavrsetakDatum>
    <izvorni_sadrzaj>19. siječnja 2017.</izvorni_sadrzaj>
    <derivirana_varijabla naziv="DomainObject.PlaniraniZavrsetakDatum_1">19. siječnja 2017.</derivirana_varijabla>
  </DomainObject.PlaniraniZavrsetakDatum>
  <DomainObject.PlaniraniPocetakDatum>
    <izvorni_sadrzaj>19. siječnja 2017.</izvorni_sadrzaj>
    <derivirana_varijabla naziv="DomainObject.PlaniraniPocetakDatum_1">19. siječnja 2017.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13:00</izvorni_sadrzaj>
    <derivirana_varijabla naziv="DomainObject.StvarniZavrsetakVrijeme_1">13:00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St-955/2016</izvorni_sadrzaj>
    <derivirana_varijabla naziv="DomainObject.Predmet.OznakaBroj_1">St-955/2016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 TEMPUS d.o.o. NOVIGRAD zastupanog po punomoćniku Davor Mrdeža; Marina Gržić</izvorni_sadrzaj>
    <derivirana_varijabla naziv="DomainObject.Predmet.ProtustrankaFormated_1">  SPORT TEMPUS d.o.o. NOVIGRAD zastupanog po punomoćniku Davor Mrdeža; Marina Gržić</derivirana_varijabla>
  </DomainObject.Predmet.ProtustrankaFormated>
  <DomainObject.Predmet.ProtustrankaFormatedOIB>
    <izvorni_sadrzaj>  SPORT TEMPUS d.o.o. NOVIGRAD, OIB 97402147496 zastupanog po punomoćniku Davor Mrdeža; Marina Gržić</izvorni_sadrzaj>
    <derivirana_varijabla naziv="DomainObject.Predmet.ProtustrankaFormatedOIB_1">  SPORT TEMPUS d.o.o. NOVIGRAD, OIB 97402147496 zastupanog po punomoćniku Davor Mrdeža; Marina Gržić</derivirana_varijabla>
  </DomainObject.Predmet.ProtustrankaFormatedOIB>
  <DomainObject.Predmet.ProtustrankaFormatedWithAdress>
    <izvorni_sadrzaj> SPORT TEMPUS d.o.o. NOVIGRAD, Ulica Murvi 78/a, 52466 Novigrad zastupanog po punomoćniku Davor Mrdeža; Marina Gržić</izvorni_sadrzaj>
    <derivirana_varijabla naziv="DomainObject.Predmet.ProtustrankaFormatedWithAdress_1"> SPORT TEMPUS d.o.o. NOVIGRAD, Ulica Murvi 78/a, 52466 Novigrad zastupanog po punomoćniku Davor Mrdeža; Marina Gržić</derivirana_varijabla>
  </DomainObject.Predmet.ProtustrankaFormatedWithAdress>
  <DomainObject.Predmet.ProtustrankaFormatedWithAdressOIB>
    <izvorni_sadrzaj> SPORT TEMPUS d.o.o. NOVIGRAD, OIB 97402147496, Ulica Murvi 78/a, 52466 Novigrad zastupanog po punomoćniku Davor Mrdeža; Marina Gržić</izvorni_sadrzaj>
    <derivirana_varijabla naziv="DomainObject.Predmet.ProtustrankaFormatedWithAdressOIB_1"> SPORT TEMPUS d.o.o. NOVIGRAD, OIB 97402147496, Ulica Murvi 78/a, 52466 Novigrad zastupanog po punomoćniku Davor Mrdeža; Marina Gržić</derivirana_varijabla>
  </DomainObject.Predmet.ProtustrankaFormatedWithAdressOIB>
  <DomainObject.Predmet.ProtustrankaWithAdress>
    <izvorni_sadrzaj>SPORT TEMPUS d.o.o. NOVIGRAD Ulica Murvi 78/a, 52466 Novigrad</izvorni_sadrzaj>
    <derivirana_varijabla naziv="DomainObject.Predmet.ProtustrankaWithAdress_1">SPORT TEMPUS d.o.o. NOVIGRAD Ulica Murvi 78/a, 52466 Novigrad</derivirana_varijabla>
  </DomainObject.Predmet.ProtustrankaWithAdress>
  <DomainObject.Predmet.ProtustrankaWithAdressOIB>
    <izvorni_sadrzaj>SPORT TEMPUS d.o.o. NOVIGRAD, OIB 97402147496, Ulica Murvi 78/a, 52466 Novigrad</izvorni_sadrzaj>
    <derivirana_varijabla naziv="DomainObject.Predmet.ProtustrankaWithAdressOIB_1">SPORT TEMPUS d.o.o. NOVIGRAD, OIB 97402147496, Ulica Murvi 78/a, 52466 Novigrad</derivirana_varijabla>
  </DomainObject.Predmet.ProtustrankaWithAdressOIB>
  <DomainObject.Predmet.ProtustrankaNazivFormated>
    <izvorni_sadrzaj>SPORT TEMPUS d.o.o. NOVIGRAD</izvorni_sadrzaj>
    <derivirana_varijabla naziv="DomainObject.Predmet.ProtustrankaNazivFormated_1">SPORT TEMPUS d.o.o. NOVIGRAD</derivirana_varijabla>
  </DomainObject.Predmet.ProtustrankaNazivFormated>
  <DomainObject.Predmet.ProtustrankaNazivFormatedOIB>
    <izvorni_sadrzaj>SPORT TEMPUS d.o.o. NOVIGRAD, OIB 97402147496</izvorni_sadrzaj>
    <derivirana_varijabla naziv="DomainObject.Predmet.ProtustrankaNazivFormatedOIB_1">SPORT TEMPUS d.o.o. NOVIGRAD, OIB 97402147496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1323511.61</izvorni_sadrzaj>
    <derivirana_varijabla naziv="DomainObject.Predmet.TrenutnaVrijednost_1">1323511.61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SPORT TEMPUS d.o.o. NOVIGRAD zastupanog po punomoćniku Davor Mrdeža; Marina Gržić</item>
    </izvorni_sadrzaj>
    <derivirana_varijabla naziv="DomainObject.Predmet.ProtuStrankaListFormated_1">
      <item>SPORT TEMPUS d.o.o. NOVIGRAD zastupanog po punomoćniku Davor Mrdeža; Marina Gržić</item>
    </derivirana_varijabla>
  </DomainObject.Predmet.ProtuStrankaListFormated>
  <DomainObject.Predmet.ProtuStrankaListFormatedOIB>
    <izvorni_sadrzaj>
      <item>SPORT TEMPUS d.o.o. NOVIGRAD, OIB 97402147496 zastupanog po punomoćniku Davor Mrdeža; Marina Gržić</item>
    </izvorni_sadrzaj>
    <derivirana_varijabla naziv="DomainObject.Predmet.ProtuStrankaListFormatedOIB_1">
      <item>SPORT TEMPUS d.o.o. NOVIGRAD, OIB 97402147496 zastupanog po punomoćniku Davor Mrdeža; Marina Gržić</item>
    </derivirana_varijabla>
  </DomainObject.Predmet.ProtuStrankaListFormatedOIB>
  <DomainObject.Predmet.ProtuStrankaListFormatedWithAdress>
    <izvorni_sadrzaj>
      <item>SPORT TEMPUS d.o.o. NOVIGRAD, Ulica Murvi 78/a, 52466 Novigrad zastupanog po punomoćniku Davor Mrdeža; Marina Gržić</item>
    </izvorni_sadrzaj>
    <derivirana_varijabla naziv="DomainObject.Predmet.ProtuStrankaListFormatedWithAdress_1">
      <item>SPORT TEMPUS d.o.o. NOVIGRAD, Ulica Murvi 78/a, 52466 Novigrad zastupanog po punomoćniku Davor Mrdeža; Marina Gržić</item>
    </derivirana_varijabla>
  </DomainObject.Predmet.ProtuStrankaListFormatedWithAdress>
  <DomainObject.Predmet.ProtuStrankaListFormatedWithAdressOIB>
    <izvorni_sadrzaj>
      <item>SPORT TEMPUS d.o.o. NOVIGRAD, OIB 97402147496, Ulica Murvi 78/a, 52466 Novigrad zastupanog po punomoćniku Davor Mrdeža; Marina Gržić</item>
    </izvorni_sadrzaj>
    <derivirana_varijabla naziv="DomainObject.Predmet.ProtuStrankaListFormatedWithAdressOIB_1">
      <item>SPORT TEMPUS d.o.o. NOVIGRAD, OIB 97402147496, Ulica Murvi 78/a, 52466 Novigrad zastupanog po punomoćniku Davor Mrdeža; Marina Gržić</item>
    </derivirana_varijabla>
  </DomainObject.Predmet.ProtuStrankaListFormatedWithAdressOIB>
  <DomainObject.Predmet.ProtuStrankaListNazivFormated>
    <izvorni_sadrzaj>
      <item>SPORT TEMPUS d.o.o. NOVIGRAD</item>
    </izvorni_sadrzaj>
    <derivirana_varijabla naziv="DomainObject.Predmet.ProtuStrankaListNazivFormated_1">
      <item>SPORT TEMPUS d.o.o. NOVIGRAD</item>
    </derivirana_varijabla>
  </DomainObject.Predmet.ProtuStrankaListNazivFormated>
  <DomainObject.Predmet.ProtuStrankaListNazivFormatedOIB>
    <izvorni_sadrzaj>
      <item>SPORT TEMPUS d.o.o. NOVIGRAD, OIB 97402147496</item>
    </izvorni_sadrzaj>
    <derivirana_varijabla naziv="DomainObject.Predmet.ProtuStrankaListNazivFormatedOIB_1">
      <item>SPORT TEMPUS d.o.o. NOVIGRAD, OIB 97402147496</item>
    </derivirana_varijabla>
  </DomainObject.Predmet.ProtuStrankaListNazivFormatedOIB>
  <DomainObject.Predmet.OstaliListFormated>
    <izvorni_sadrzaj>
      <item>Davor Mrdeža punomoćnik sudionika u postupku SPORT TEMPUS d.o.o. NOVIGRAD</item>
      <item>Marina Gržić punomoćnik sudionika u postupku SPORT TEMPUS d.o.o. NOVIGRAD</item>
    </izvorni_sadrzaj>
    <derivirana_varijabla naziv="DomainObject.Predmet.OstaliListFormated_1">
      <item>Davor Mrdeža punomoćnik sudionika u postupku SPORT TEMPUS d.o.o. NOVIGRAD</item>
      <item>Marina Gržić punomoćnik sudionika u postupku SPORT TEMPUS d.o.o. NOVIGRAD</item>
    </derivirana_varijabla>
  </DomainObject.Predmet.OstaliListFormated>
  <DomainObject.Predmet.OstaliListFormatedOIB>
    <izvorni_sadrzaj>
      <item>Davor Mrdeža, OIB 91998173048 punomoćnik sudionika u postupku SPORT TEMPUS d.o.o. NOVIGRAD</item>
      <item>Marina Gržić, OIB 31056635502 punomoćnik sudionika u postupku SPORT TEMPUS d.o.o. NOVIGRAD</item>
    </izvorni_sadrzaj>
    <derivirana_varijabla naziv="DomainObject.Predmet.OstaliListFormatedOIB_1">
      <item>Davor Mrdeža, OIB 91998173048 punomoćnik sudionika u postupku SPORT TEMPUS d.o.o. NOVIGRAD</item>
      <item>Marina Gržić, OIB 31056635502 punomoćnik sudionika u postupku SPORT TEMPUS d.o.o. NOVIGRAD</item>
    </derivirana_varijabla>
  </DomainObject.Predmet.OstaliListFormatedOIB>
  <DomainObject.Predmet.OstaliListFormatedWithAdress>
    <izvorni_sadrzaj>
      <item>Davor Mrdeža, Kate Pejnović 24, 52440 Poreč punomoćnik sudionika u postupku SPORT TEMPUS d.o.o. NOVIGRAD</item>
      <item>Marina Gržić, Glagoljaška 4, 52440 Poreč punomoćnik sudionika u postupku SPORT TEMPUS d.o.o. NOVIGRAD</item>
    </izvorni_sadrzaj>
    <derivirana_varijabla naziv="DomainObject.Predmet.OstaliListFormatedWithAdress_1">
      <item>Davor Mrdeža, Kate Pejnović 24, 52440 Poreč punomoćnik sudionika u postupku SPORT TEMPUS d.o.o. NOVIGRAD</item>
      <item>Marina Gržić, Glagoljaška 4, 52440 Poreč punomoćnik sudionika u postupku SPORT TEMPUS d.o.o. NOVIGRAD</item>
    </derivirana_varijabla>
  </DomainObject.Predmet.OstaliListFormatedWithAdress>
  <DomainObject.Predmet.OstaliListFormatedWithAdressOIB>
    <izvorni_sadrzaj>
      <item>Davor Mrdeža, OIB 91998173048, Kate Pejnović 24, 52440 Poreč punomoćnik sudionika u postupku SPORT TEMPUS d.o.o. NOVIGRAD</item>
      <item>Marina Gržić, OIB 31056635502, Glagoljaška 4, 52440 Poreč punomoćnik sudionika u postupku SPORT TEMPUS d.o.o. NOVIGRAD</item>
    </izvorni_sadrzaj>
    <derivirana_varijabla naziv="DomainObject.Predmet.OstaliListFormatedWithAdressOIB_1">
      <item>Davor Mrdeža, OIB 91998173048, Kate Pejnović 24, 52440 Poreč punomoćnik sudionika u postupku SPORT TEMPUS d.o.o. NOVIGRAD</item>
      <item>Marina Gržić, OIB 31056635502, Glagoljaška 4, 52440 Poreč punomoćnik sudionika u postupku SPORT TEMPUS d.o.o. NOVIGRAD</item>
    </derivirana_varijabla>
  </DomainObject.Predmet.OstaliListFormatedWithAdressOIB>
  <DomainObject.Predmet.OstaliListNazivFormated>
    <izvorni_sadrzaj>
      <item>Davor Mrdeža</item>
      <item>Marina Gržić</item>
    </izvorni_sadrzaj>
    <derivirana_varijabla naziv="DomainObject.Predmet.OstaliListNazivFormated_1">
      <item>Davor Mrdeža</item>
      <item>Marina Gržić</item>
    </derivirana_varijabla>
  </DomainObject.Predmet.OstaliListNazivFormated>
  <DomainObject.Predmet.OstaliListNazivFormatedOIB>
    <izvorni_sadrzaj>
      <item>Davor Mrdeža, OIB 91998173048</item>
      <item>Marina Gržić, OIB 31056635502</item>
    </izvorni_sadrzaj>
    <derivirana_varijabla naziv="DomainObject.Predmet.OstaliListNazivFormatedOIB_1">
      <item>Davor Mrdeža, OIB 91998173048</item>
      <item>Marina Gržić, OIB 31056635502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SPORT TEMPUS d.o.o. NOVIGRAD</izvorni_sadrzaj>
    <derivirana_varijabla naziv="DomainObject.Predmet.ProtustrankaIDrugi_1">SPORT TEMPUS d.o.o. NOVIGRAD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SPORT TEMPUS d.o.o. NOVIGRAD, OIB 97402147496, Ulica Murvi 78/a, 52466 Novigrad</izvorni_sadrzaj>
    <derivirana_varijabla naziv="DomainObject.Predmet.ProtustrankaIDrugiAdressOIB_1">SPORT TEMPUS d.o.o. NOVIGRAD, OIB 97402147496, Ulica Murvi 78/a,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SPORT TEMPUS d.o.o. NOVIGRAD</item>
      <item>Davor Mrdeža</item>
      <item>Marina Gržić</item>
    </izvorni_sadrzaj>
    <derivirana_varijabla naziv="DomainObject.Predmet.SudioniciListNaziv_1">
      <item>FINANCIJSKA AGENCIJA, RC RIJEKA, PODRUŽNICA PULA, PULA</item>
      <item>SPORT TEMPUS d.o.o. NOVIGRAD</item>
      <item>Davor Mrdeža</item>
      <item>Marina Gržić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SPORT TEMPUS d.o.o. NOVIGRAD, OIB 97402147496, Ulica Murvi 78/a,52466 Novigrad</item>
      <item>Davor Mrdeža, OIB 91998173048, Kate Pejnović 24,52440 Poreč</item>
      <item>Marina Gržić, OIB 31056635502, Glagoljaška 4,52440 Poreč</item>
    </izvorni_sadrzaj>
    <derivirana_varijabla naziv="DomainObject.Predmet.SudioniciListAdressOIB_1">
      <item>FINANCIJSKA AGENCIJA, RC RIJEKA, PODRUŽNICA PULA, PULA, OIB 85821130368, Ulica grada Vukovara 70,10000 Zagreb</item>
      <item>SPORT TEMPUS d.o.o. NOVIGRAD, OIB 97402147496, Ulica Murvi 78/a,52466 Novigrad</item>
      <item>Davor Mrdeža, OIB 91998173048, Kate Pejnović 24,52440 Poreč</item>
      <item>Marina Gržić, OIB 31056635502, Glagoljaška 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97402147496</item>
      <item>, OIB 91998173048</item>
      <item>, OIB 31056635502</item>
    </izvorni_sadrzaj>
    <derivirana_varijabla naziv="DomainObject.Predmet.SudioniciListNazivOIB_1">
      <item>, OIB 85821130368</item>
      <item>, OIB 97402147496</item>
      <item>, OIB 91998173048</item>
      <item>, OIB 31056635502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F4CF1D-3EFE-45D1-AA99-E6FFF92A24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498</properties:Words>
  <properties:Characters>2667</properties:Characters>
  <properties:Lines>82</properties:Lines>
  <properties:Paragraphs>37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3223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2017-01-19T10:54:00Z</dcterms:created>
  <dc:creator>epincin</dc:creator>
  <cp:lastModifiedBy>Sanja Prodan</cp:lastModifiedBy>
  <cp:lastPrinted>2015-12-17T09:17:00Z</cp:lastPrinted>
  <dcterms:modified xmlns:xsi="http://www.w3.org/2001/XMLSchema-instance" xsi:type="dcterms:W3CDTF">2017-01-19T12:33:00Z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