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3a64" w14:paraId="f083a64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915D7E">
        <w:t xml:space="preserve">AEROLIT d.o.o., OIB: 15966468785, </w:t>
      </w:r>
      <w:proofErr w:type="spellStart"/>
      <w:r w:rsidR="00915D7E">
        <w:t>Grubine</w:t>
      </w:r>
      <w:proofErr w:type="spellEnd"/>
      <w:r w:rsidR="00915D7E">
        <w:t xml:space="preserve">, </w:t>
      </w:r>
      <w:proofErr w:type="spellStart"/>
      <w:r w:rsidR="00915D7E">
        <w:t>Dr.</w:t>
      </w:r>
      <w:proofErr w:type="spellEnd"/>
      <w:r w:rsidR="00915D7E">
        <w:t xml:space="preserve"> </w:t>
      </w:r>
      <w:proofErr w:type="spellStart"/>
      <w:r w:rsidR="00915D7E">
        <w:t>Franje</w:t>
      </w:r>
      <w:proofErr w:type="spellEnd"/>
      <w:r w:rsidR="00915D7E">
        <w:t xml:space="preserve"> </w:t>
      </w:r>
      <w:proofErr w:type="spellStart"/>
      <w:r w:rsidR="00915D7E">
        <w:t>Tuđmana</w:t>
      </w:r>
      <w:proofErr w:type="spellEnd"/>
      <w:r w:rsidR="00915D7E">
        <w:t xml:space="preserve"> 26A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915D7E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915D7E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915D7E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915D7E">
        <w:rPr>
          <w:rFonts w:cs="Times New Roman" w:eastAsia="Times New Roman"/>
          <w:szCs w:val="24"/>
          <w:lang w:eastAsia="hr-HR"/>
        </w:rPr>
        <w:t>Mario Žužul iz Splita, Šibenska 9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915D7E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E40" w:rsidP="00EA6C8A" w:rsidR="005A3E40">
      <w:r>
        <w:separator/>
      </w:r>
    </w:p>
  </w:endnote>
  <w:endnote w:id="0" w:type="continuationSeparator">
    <w:p w:rsidRDefault="005A3E40" w:rsidP="00EA6C8A" w:rsidR="005A3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E40" w:rsidP="00EA6C8A" w:rsidR="005A3E40">
      <w:r>
        <w:separator/>
      </w:r>
    </w:p>
  </w:footnote>
  <w:footnote w:id="0" w:type="continuationSeparator">
    <w:p w:rsidRDefault="005A3E40" w:rsidP="00EA6C8A" w:rsidR="005A3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915D7E">
      <w:t>1501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C2F22"/>
    <w:rsid w:val="003C49C3"/>
    <w:rsid w:val="00417EA6"/>
    <w:rsid w:val="005A3E40"/>
    <w:rsid w:val="006953FE"/>
    <w:rsid w:val="0071519E"/>
    <w:rsid w:val="007F7A84"/>
    <w:rsid w:val="00814EDB"/>
    <w:rsid w:val="00815142"/>
    <w:rsid w:val="0083187A"/>
    <w:rsid w:val="00853B3E"/>
    <w:rsid w:val="008720C2"/>
    <w:rsid w:val="00915D7E"/>
    <w:rsid w:val="00981D37"/>
    <w:rsid w:val="00A51DE9"/>
    <w:rsid w:val="00B33888"/>
    <w:rsid w:val="00B7506F"/>
    <w:rsid w:val="00B7752F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915D7E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72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0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0C2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0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0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915D7E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72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0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0C2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0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0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St-1501/2016</izvorni_sadrzaj>
    <derivirana_varijabla naziv="DomainObject.Predmet.OznakaBroj_1">St-1501/2016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AEROLIT, društvo s ograničenom odgovornošću za trgovinu i građenje</izvorni_sadrzaj>
    <derivirana_varijabla naziv="DomainObject.Predmet.ProtustrankaFormated_1">  AEROLIT, društvo s ograničenom odgovornošću za trgovinu i građenje</derivirana_varijabla>
  </DomainObject.Predmet.ProtustrankaFormated>
  <DomainObject.Predmet.ProtustrankaFormatedOIB>
    <izvorni_sadrzaj>  AEROLIT, društvo s ograničenom odgovornošću za trgovinu i građenje, OIB 15966468785</izvorni_sadrzaj>
    <derivirana_varijabla naziv="DomainObject.Predmet.ProtustrankaFormatedOIB_1">  AEROLIT, društvo s ograničenom odgovornošću za trgovinu i građenje, OIB 15966468785</derivirana_varijabla>
  </DomainObject.Predmet.ProtustrankaFormatedOIB>
  <DomainObject.Predmet.ProtustrankaFormatedWithAdress>
    <izvorni_sadrzaj> AEROLIT, društvo s ograničenom odgovornošću za trgovinu i građenje, Dr. Franje Tuđmana 26/A, 21260 Grubine</izvorni_sadrzaj>
    <derivirana_varijabla naziv="DomainObject.Predmet.ProtustrankaFormatedWithAdress_1"> AEROLIT, društvo s ograničenom odgovornošću za trgovinu i građenje, Dr. Franje Tuđmana 26/A, 21260 Grubine</derivirana_varijabla>
  </DomainObject.Predmet.ProtustrankaFormatedWithAdress>
  <DomainObject.Predmet.ProtustrankaFormatedWithAdressOIB>
    <izvorni_sadrzaj> AEROLIT, društvo s ograničenom odgovornošću za trgovinu i građenje, OIB 15966468785, Dr. Franje Tuđmana 26/A, 21260 Grubine</izvorni_sadrzaj>
    <derivirana_varijabla naziv="DomainObject.Predmet.ProtustrankaFormatedWithAdressOIB_1"> AEROLIT, društvo s ograničenom odgovornošću za trgovinu i građenje, OIB 15966468785, Dr. Franje Tuđmana 26/A, 21260 Grubine</derivirana_varijabla>
  </DomainObject.Predmet.ProtustrankaFormatedWithAdressOIB>
  <DomainObject.Predmet.ProtustrankaWithAdress>
    <izvorni_sadrzaj>AEROLIT, društvo s ograničenom odgovornošću za trgovinu i građenje Dr. Franje Tuđmana 26/A, 21260 Grubine</izvorni_sadrzaj>
    <derivirana_varijabla naziv="DomainObject.Predmet.ProtustrankaWithAdress_1">AEROLIT, društvo s ograničenom odgovornošću za trgovinu i građenje Dr. Franje Tuđmana 26/A, 21260 Grubine</derivirana_varijabla>
  </DomainObject.Predmet.ProtustrankaWithAdress>
  <DomainObject.Predmet.ProtustrankaWithAdressOIB>
    <izvorni_sadrzaj>AEROLIT, društvo s ograničenom odgovornošću za trgovinu i građenje, OIB 15966468785, Dr. Franje Tuđmana 26/A, 21260 Grubine</izvorni_sadrzaj>
    <derivirana_varijabla naziv="DomainObject.Predmet.ProtustrankaWithAdressOIB_1">AEROLIT, društvo s ograničenom odgovornošću za trgovinu i građenje, OIB 15966468785, Dr. Franje Tuđmana 26/A, 21260 Grubine</derivirana_varijabla>
  </DomainObject.Predmet.ProtustrankaWithAdressOIB>
  <DomainObject.Predmet.ProtustrankaNazivFormated>
    <izvorni_sadrzaj>AEROLIT, društvo s ograničenom odgovornošću za trgovinu i građenje</izvorni_sadrzaj>
    <derivirana_varijabla naziv="DomainObject.Predmet.ProtustrankaNazivFormated_1">AEROLIT, društvo s ograničenom odgovornošću za trgovinu i građenje</derivirana_varijabla>
  </DomainObject.Predmet.ProtustrankaNazivFormated>
  <DomainObject.Predmet.ProtustrankaNazivFormatedOIB>
    <izvorni_sadrzaj>AEROLIT, društvo s ograničenom odgovornošću za trgovinu i građenje, OIB 15966468785</izvorni_sadrzaj>
    <derivirana_varijabla naziv="DomainObject.Predmet.ProtustrankaNazivFormatedOIB_1">AEROLIT, društvo s ograničenom odgovornošću za trgovinu i građenje, OIB 15966468785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199331.98</izvorni_sadrzaj>
    <derivirana_varijabla naziv="DomainObject.Predmet.TrenutnaVrijednost_1">199331.98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AEROLIT, društvo s ograničenom odgovornošću za trgovinu i građenje</item>
    </izvorni_sadrzaj>
    <derivirana_varijabla naziv="DomainObject.Predmet.ProtuStrankaListFormated_1">
      <item>AEROLIT, društvo s ograničenom odgovornošću za trgovinu i građenje</item>
    </derivirana_varijabla>
  </DomainObject.Predmet.ProtuStrankaListFormated>
  <DomainObject.Predmet.ProtuStrankaListFormatedOIB>
    <izvorni_sadrzaj>
      <item>AEROLIT, društvo s ograničenom odgovornošću za trgovinu i građenje, OIB 15966468785</item>
    </izvorni_sadrzaj>
    <derivirana_varijabla naziv="DomainObject.Predmet.ProtuStrankaListFormatedOIB_1">
      <item>AEROLIT, društvo s ograničenom odgovornošću za trgovinu i građenje, OIB 15966468785</item>
    </derivirana_varijabla>
  </DomainObject.Predmet.ProtuStrankaListFormatedOIB>
  <DomainObject.Predmet.ProtuStrankaListFormatedWithAdress>
    <izvorni_sadrzaj>
      <item>AEROLIT, društvo s ograničenom odgovornošću za trgovinu i građenje, Dr. Franje Tuđmana 26/A, 21260 Grubine</item>
    </izvorni_sadrzaj>
    <derivirana_varijabla naziv="DomainObject.Predmet.ProtuStrankaListFormatedWithAdress_1">
      <item>AEROLIT, društvo s ograničenom odgovornošću za trgovinu i građenje, Dr. Franje Tuđmana 26/A, 21260 Grubine</item>
    </derivirana_varijabla>
  </DomainObject.Predmet.ProtuStrankaListFormatedWithAdress>
  <DomainObject.Predmet.ProtuStrankaListFormatedWithAdressOIB>
    <izvorni_sadrzaj>
      <item>AEROLIT, društvo s ograničenom odgovornošću za trgovinu i građenje, OIB 15966468785, Dr. Franje Tuđmana 26/A, 21260 Grubine</item>
    </izvorni_sadrzaj>
    <derivirana_varijabla naziv="DomainObject.Predmet.ProtuStrankaListFormatedWithAdressOIB_1">
      <item>AEROLIT, društvo s ograničenom odgovornošću za trgovinu i građenje, OIB 15966468785, Dr. Franje Tuđmana 26/A, 21260 Grubine</item>
    </derivirana_varijabla>
  </DomainObject.Predmet.ProtuStrankaListFormatedWithAdressOIB>
  <DomainObject.Predmet.ProtuStrankaListNazivFormated>
    <izvorni_sadrzaj>
      <item>AEROLIT, društvo s ograničenom odgovornošću za trgovinu i građenje</item>
    </izvorni_sadrzaj>
    <derivirana_varijabla naziv="DomainObject.Predmet.ProtuStrankaListNazivFormated_1">
      <item>AEROLIT, društvo s ograničenom odgovornošću za trgovinu i građenje</item>
    </derivirana_varijabla>
  </DomainObject.Predmet.ProtuStrankaListNazivFormated>
  <DomainObject.Predmet.ProtuStrankaListNazivFormatedOIB>
    <izvorni_sadrzaj>
      <item>AEROLIT, društvo s ograničenom odgovornošću za trgovinu i građenje, OIB 15966468785</item>
    </izvorni_sadrzaj>
    <derivirana_varijabla naziv="DomainObject.Predmet.ProtuStrankaListNazivFormatedOIB_1">
      <item>AEROLIT, društvo s ograničenom odgovornošću za trgovinu i građenje, OIB 15966468785</item>
    </derivirana_varijabla>
  </DomainObject.Predmet.ProtuStrankaListNazivFormatedOIB>
  <DomainObject.Predmet.OstaliListFormated>
    <izvorni_sadrzaj>
      <item>Mario Žužul</item>
    </izvorni_sadrzaj>
    <derivirana_varijabla naziv="DomainObject.Predmet.OstaliListFormated_1">
      <item>Mario Žužul</item>
    </derivirana_varijabla>
  </DomainObject.Predmet.OstaliListFormated>
  <DomainObject.Predmet.OstaliListFormatedOIB>
    <izvorni_sadrzaj>
      <item>Mario Žužul, OIB 64331045365</item>
    </izvorni_sadrzaj>
    <derivirana_varijabla naziv="DomainObject.Predmet.OstaliListFormatedOIB_1">
      <item>Mario Žužul, OIB 64331045365</item>
    </derivirana_varijabla>
  </DomainObject.Predmet.OstaliListFormatedOIB>
  <DomainObject.Predmet.OstaliListFormatedWithAdress>
    <izvorni_sadrzaj>
      <item>Mario Žužul, Šibenska 9, 21000 Split</item>
    </izvorni_sadrzaj>
    <derivirana_varijabla naziv="DomainObject.Predmet.OstaliListFormatedWithAdress_1">
      <item>Mario Žužul, Šibenska 9, 21000 Split</item>
    </derivirana_varijabla>
  </DomainObject.Predmet.OstaliListFormatedWithAdress>
  <DomainObject.Predmet.OstaliListFormatedWithAdressOIB>
    <izvorni_sadrzaj>
      <item>Mario Žužul, OIB 64331045365, Šibenska 9, 21000 Split</item>
    </izvorni_sadrzaj>
    <derivirana_varijabla naziv="DomainObject.Predmet.OstaliListFormatedWithAdressOIB_1">
      <item>Mario Žužul, OIB 64331045365, Šibenska 9, 21000 Split</item>
    </derivirana_varijabla>
  </DomainObject.Predmet.OstaliListFormatedWithAdressOIB>
  <DomainObject.Predmet.OstaliListNazivFormated>
    <izvorni_sadrzaj>
      <item>Mario Žužul</item>
    </izvorni_sadrzaj>
    <derivirana_varijabla naziv="DomainObject.Predmet.OstaliListNazivFormated_1">
      <item>Mario Žužul</item>
    </derivirana_varijabla>
  </DomainObject.Predmet.OstaliListNazivFormated>
  <DomainObject.Predmet.OstaliListNazivFormatedOIB>
    <izvorni_sadrzaj>
      <item>Mario Žužul, OIB 64331045365</item>
    </izvorni_sadrzaj>
    <derivirana_varijabla naziv="DomainObject.Predmet.OstaliListNazivFormatedOIB_1">
      <item>Mario Žužul, OIB 64331045365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AEROLIT, društvo s ograničenom odgovornošću za trgovinu i građenje</izvorni_sadrzaj>
    <derivirana_varijabla naziv="DomainObject.Predmet.ProtustrankaIDrugi_1">AEROLIT, društvo s ograničenom odgovornošću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AEROLIT, društvo s ograničenom odgovornošću za trgovinu i građenje, OIB 15966468785, Dr. Franje Tuđmana 26/A, 21260 Grubine</izvorni_sadrzaj>
    <derivirana_varijabla naziv="DomainObject.Predmet.ProtustrankaIDrugiAdressOIB_1">AEROLIT, društvo s ograničenom odgovornošću za trgovinu i građenje, OIB 15966468785, Dr. Franje Tuđmana 26/A, 21260 Grubine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AEROLIT, društvo s ograničenom odgovornošću za trgovinu i građenje</item>
      <item>FINANCIJSKA AGENCIJA, RC SPLIT</item>
      <item>Mario Žužul</item>
    </izvorni_sadrzaj>
    <derivirana_varijabla naziv="DomainObject.Predmet.SudioniciListNaziv_1">
      <item>AEROLIT, društvo s ograničenom odgovornošću za trgovinu i građenje</item>
      <item>FINANCIJSKA AGENCIJA, RC SPLIT</item>
      <item>Mario Žužul</item>
    </derivirana_varijabla>
  </DomainObject.Predmet.SudioniciListNaziv>
  <DomainObject.Predmet.SudioniciListAdressOIB>
    <izvorni_sadrzaj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izvorni_sadrzaj>
    <derivirana_varijabla naziv="DomainObject.Predmet.SudioniciListAdressOIB_1">
      <item>AEROLIT, društvo s ograničenom odgovornošću za trgovinu i građenje, OIB 15966468785, Dr. Franje Tuđmana 26/A,21260 Grubine</item>
      <item>FINANCIJSKA AGENCIJA, RC SPLIT, OIB 85821130368, Mažuranićevo šetalište 24 b,21000 Split</item>
      <item>Mario Žužul, OIB 64331045365, Šibenska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15966468785</item>
      <item>, OIB 85821130368</item>
      <item>, OIB 64331045365</item>
    </izvorni_sadrzaj>
    <derivirana_varijabla naziv="DomainObject.Predmet.SudioniciListNazivOIB_1">
      <item>, OIB 15966468785</item>
      <item>, OIB 85821130368</item>
      <item>, OIB 64331045365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1133</properties:Characters>
  <properties:Lines>35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2017-10-19T06:42:00Z</cp:lastPrinted>
  <dcterms:modified xmlns:xsi="http://www.w3.org/2001/XMLSchema-instance" xsi:type="dcterms:W3CDTF">2017-10-19T08:42:00Z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