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7ef0" w14:paraId="b397ef0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C56F89">
        <w:rPr>
          <w:szCs w:val="24"/>
        </w:rPr>
        <w:t>436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6297E">
        <w:rPr>
          <w:szCs w:val="24"/>
        </w:rPr>
        <w:t>6</w:t>
      </w:r>
    </w:p>
    <w:p w:rsidRDefault="0016297E" w:rsidP="00AA4DDA" w:rsidR="0016297E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16297E" w:rsidP="00AA4DDA" w:rsidR="0016297E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16297E" w:rsidP="00AA4DDA" w:rsidR="0016297E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16297E" w:rsidP="00AA4DDA" w:rsidR="0016297E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16297E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4D0940" w:rsidRPr="004D0940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N.D. MOTOR d.o.o., Prelog, Glavna 67, MBS: 070068059, OIB: 75466910783,</w:t>
      </w:r>
      <w:r w:rsidR="000571E3">
        <w:t xml:space="preserve"> dana </w:t>
      </w:r>
      <w:r w:rsidR="007B404E">
        <w:t>1</w:t>
      </w:r>
      <w:r w:rsidR="00C56F89">
        <w:t>7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C56F89" w:rsidRPr="004D0940">
        <w:t>N.D. MOTOR d.o.o., Prelog, Glavna 67, MBS: 070068059, OIB: 75466910783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C56F89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C56F89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A71C37">
        <w:rPr>
          <w:szCs w:val="24"/>
        </w:rPr>
        <w:t>1</w:t>
      </w:r>
      <w:r w:rsidR="00C56F89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1C5881" w:rsidR="0016297E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  <w:r w:rsidR="0016297E"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16297E">
        <w:t>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16297E" w:rsidR="009E6198" w:rsidRPr="00964C7D">
      <w:headerReference w:type="default" r:id="rId10"/>
      <w:pgSz w:h="16838" w:w="11906"/>
      <w:pgMar w:gutter="0" w:footer="709" w:header="709" w:left="1418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C17" w:rsidP="007A75CE" w:rsidR="00D13C17">
      <w:r>
        <w:separator/>
      </w:r>
    </w:p>
  </w:endnote>
  <w:endnote w:id="0" w:type="continuationSeparator">
    <w:p w:rsidRDefault="00D13C17" w:rsidP="007A75CE" w:rsidR="00D13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C17" w:rsidP="007A75CE" w:rsidR="00D13C17">
      <w:r>
        <w:separator/>
      </w:r>
    </w:p>
  </w:footnote>
  <w:footnote w:id="0" w:type="continuationSeparator">
    <w:p w:rsidRDefault="00D13C17" w:rsidP="007A75CE" w:rsidR="00D13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5881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16297E">
      <w:t>436</w:t>
    </w:r>
    <w:r w:rsidR="00B8373D">
      <w:t>/201</w:t>
    </w:r>
    <w:r w:rsidR="00467EEF">
      <w:t>5</w:t>
    </w:r>
    <w:r w:rsidR="00B8373D">
      <w:t>-</w:t>
    </w:r>
    <w:r w:rsidR="0016297E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122E85"/>
    <w:rsid w:val="0016297E"/>
    <w:rsid w:val="001C5881"/>
    <w:rsid w:val="00255595"/>
    <w:rsid w:val="002A6059"/>
    <w:rsid w:val="002B3F68"/>
    <w:rsid w:val="00316EB4"/>
    <w:rsid w:val="003B5155"/>
    <w:rsid w:val="003E2AE0"/>
    <w:rsid w:val="0041091F"/>
    <w:rsid w:val="00467EEF"/>
    <w:rsid w:val="00497129"/>
    <w:rsid w:val="004A1245"/>
    <w:rsid w:val="004C1E71"/>
    <w:rsid w:val="004D0940"/>
    <w:rsid w:val="00525276"/>
    <w:rsid w:val="00531356"/>
    <w:rsid w:val="00550447"/>
    <w:rsid w:val="00581316"/>
    <w:rsid w:val="005B2BAA"/>
    <w:rsid w:val="005B616A"/>
    <w:rsid w:val="00603A25"/>
    <w:rsid w:val="0063224D"/>
    <w:rsid w:val="006523AF"/>
    <w:rsid w:val="0068190F"/>
    <w:rsid w:val="00693CD2"/>
    <w:rsid w:val="006C1AAA"/>
    <w:rsid w:val="006F25A8"/>
    <w:rsid w:val="00703409"/>
    <w:rsid w:val="00735822"/>
    <w:rsid w:val="00741660"/>
    <w:rsid w:val="00784263"/>
    <w:rsid w:val="007A3F03"/>
    <w:rsid w:val="007A75CE"/>
    <w:rsid w:val="007B0DF7"/>
    <w:rsid w:val="007B10CE"/>
    <w:rsid w:val="007B404E"/>
    <w:rsid w:val="007F2D48"/>
    <w:rsid w:val="00807802"/>
    <w:rsid w:val="00830F43"/>
    <w:rsid w:val="008354B4"/>
    <w:rsid w:val="00836343"/>
    <w:rsid w:val="00875A8F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31AD4"/>
    <w:rsid w:val="00A53268"/>
    <w:rsid w:val="00A71C37"/>
    <w:rsid w:val="00AE3548"/>
    <w:rsid w:val="00B34567"/>
    <w:rsid w:val="00B8373D"/>
    <w:rsid w:val="00B874ED"/>
    <w:rsid w:val="00BA41CD"/>
    <w:rsid w:val="00BB5DDF"/>
    <w:rsid w:val="00BC7FA7"/>
    <w:rsid w:val="00BD014D"/>
    <w:rsid w:val="00BF5CAE"/>
    <w:rsid w:val="00C56F89"/>
    <w:rsid w:val="00C7158A"/>
    <w:rsid w:val="00C80BBE"/>
    <w:rsid w:val="00C83918"/>
    <w:rsid w:val="00CA719C"/>
    <w:rsid w:val="00CB6ECB"/>
    <w:rsid w:val="00CE3446"/>
    <w:rsid w:val="00CF63B6"/>
    <w:rsid w:val="00D0242F"/>
    <w:rsid w:val="00D13C17"/>
    <w:rsid w:val="00D508D6"/>
    <w:rsid w:val="00D65D0F"/>
    <w:rsid w:val="00D7256A"/>
    <w:rsid w:val="00DB4EB7"/>
    <w:rsid w:val="00DF4B3F"/>
    <w:rsid w:val="00E07C5D"/>
    <w:rsid w:val="00E472B5"/>
    <w:rsid w:val="00EA5D61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29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8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88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8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8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29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8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8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8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8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N.D. MOTOR društvo s ograničenom odgovornošću za proizvodnju, trgovinu i usluge</izvorni_sadrzaj>
    <derivirana_varijabla naziv="DomainObject.Predmet.ProtustrankaFormated_1">  N.D. MOTOR društvo s ograničenom odgovornošću za proizvodnju, trgovinu i usluge</derivirana_varijabla>
  </DomainObject.Predmet.ProtustrankaFormated>
  <DomainObject.Predmet.ProtustrankaFormatedOIB>
    <izvorni_sadrzaj>  N.D. MOTOR društvo s ograničenom odgovornošću za proizvodnju, trgovinu i usluge, OIB 75466910783</izvorni_sadrzaj>
    <derivirana_varijabla naziv="DomainObject.Predmet.ProtustrankaFormatedOIB_1">  N.D. MOTOR društvo s ograničenom odgovornošću za proizvodnju, trgovinu i usluge, OIB 75466910783</derivirana_varijabla>
  </DomainObject.Predmet.ProtustrankaFormatedOIB>
  <DomainObject.Predmet.ProtustrankaFormatedWithAdress>
    <izvorni_sadrzaj> N.D. MOTOR društvo s ograničenom odgovornošću za proizvodnju, trgovinu i usluge, Glavna 67, 40323 Prelog</izvorni_sadrzaj>
    <derivirana_varijabla naziv="DomainObject.Predmet.ProtustrankaFormatedWithAdress_1"> N.D. MOTOR društvo s ograničenom odgovornošću za proizvodnju, trgovinu i usluge, Glavna 67, 40323 Prelog</derivirana_varijabla>
  </DomainObject.Predmet.ProtustrankaFormatedWithAdress>
  <DomainObject.Predmet.ProtustrankaFormatedWithAdressOIB>
    <izvorni_sadrzaj> N.D. MOTOR društvo s ograničenom odgovornošću za proizvodnju, trgovinu i usluge, OIB 75466910783, Glavna 67, 40323 Prelog</izvorni_sadrzaj>
    <derivirana_varijabla naziv="DomainObject.Predmet.ProtustrankaFormatedWithAdressOIB_1"> N.D. MOTOR društvo s ograničenom odgovornošću za proizvodnju, trgovinu i usluge, OIB 75466910783, Glavna 67, 40323 Prelog</derivirana_varijabla>
  </DomainObject.Predmet.ProtustrankaFormatedWithAdressOIB>
  <DomainObject.Predmet.ProtustrankaWithAdress>
    <izvorni_sadrzaj>N.D. MOTOR društvo s ograničenom odgovornošću za proizvodnju, trgovinu i usluge Glavna 67, 40323 Prelog</izvorni_sadrzaj>
    <derivirana_varijabla naziv="DomainObject.Predmet.ProtustrankaWithAdress_1">N.D. MOTOR društvo s ograničenom odgovornošću za proizvodnju, trgovinu i usluge Glavna 67, 40323 Prelog</derivirana_varijabla>
  </DomainObject.Predmet.ProtustrankaWithAdress>
  <DomainObject.Predmet.ProtustrankaWithAdressOIB>
    <izvorni_sadrzaj>N.D. MOTOR društvo s ograničenom odgovornošću za proizvodnju, trgovinu i usluge, OIB 75466910783, Glavna 67, 40323 Prelog</izvorni_sadrzaj>
    <derivirana_varijabla naziv="DomainObject.Predmet.ProtustrankaWithAdressOIB_1">N.D. MOTOR društvo s ograničenom odgovornošću za proizvodnju, trgovinu i usluge, OIB 75466910783, Glavna 67, 40323 Prelog</derivirana_varijabla>
  </DomainObject.Predmet.ProtustrankaWithAdressOIB>
  <DomainObject.Predmet.ProtustrankaNazivFormated>
    <izvorni_sadrzaj>N.D. MOTOR društvo s ograničenom odgovornošću za proizvodnju, trgovinu i usluge</izvorni_sadrzaj>
    <derivirana_varijabla naziv="DomainObject.Predmet.ProtustrankaNazivFormated_1">N.D. MOTOR društvo s ograničenom odgovornošću za proizvodnju, trgovinu i usluge</derivirana_varijabla>
  </DomainObject.Predmet.ProtustrankaNazivFormated>
  <DomainObject.Predmet.ProtustrankaNazivFormatedOIB>
    <izvorni_sadrzaj>N.D. MOTOR društvo s ograničenom odgovornošću za proizvodnju, trgovinu i usluge, OIB 75466910783</izvorni_sadrzaj>
    <derivirana_varijabla naziv="DomainObject.Predmet.ProtustrankaNazivFormatedOIB_1">N.D. MOTOR društvo s ograničenom odgovornošću za proizvodnju, trgovinu i usluge, OIB 75466910783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261062.70</izvorni_sadrzaj>
    <derivirana_varijabla naziv="DomainObject.Predmet.TrenutnaVrijednost_1">261062.70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N.D. MOTOR društvo s ograničenom odgovornošću za proizvodnju, trgovinu i usluge</item>
    </izvorni_sadrzaj>
    <derivirana_varijabla naziv="DomainObject.Predmet.ProtuStrankaListFormated_1">
      <item>N.D. MOTOR društvo s ograničenom odgovornošću za proizvodnju, trgovinu i usluge</item>
    </derivirana_varijabla>
  </DomainObject.Predmet.ProtuStrankaListFormated>
  <DomainObject.Predmet.ProtuStrankaListFormatedOIB>
    <izvorni_sadrzaj>
      <item>N.D. MOTOR društvo s ograničenom odgovornošću za proizvodnju, trgovinu i usluge, OIB 75466910783</item>
    </izvorni_sadrzaj>
    <derivirana_varijabla naziv="DomainObject.Predmet.ProtuStrankaListFormatedOIB_1">
      <item>N.D. MOTOR društvo s ograničenom odgovornošću za proizvodnju, trgovinu i usluge, OIB 75466910783</item>
    </derivirana_varijabla>
  </DomainObject.Predmet.ProtuStrankaListFormatedOIB>
  <DomainObject.Predmet.ProtuStrankaListFormatedWithAdress>
    <izvorni_sadrzaj>
      <item>N.D. MOTOR društvo s ograničenom odgovornošću za proizvodnju, trgovinu i usluge, Glavna 67, 40323 Prelog</item>
    </izvorni_sadrzaj>
    <derivirana_varijabla naziv="DomainObject.Predmet.ProtuStrankaListFormatedWithAdress_1">
      <item>N.D. MOTOR društvo s ograničenom odgovornošću za proizvodnju, trgovinu i usluge, Glavna 67, 40323 Prelog</item>
    </derivirana_varijabla>
  </DomainObject.Predmet.ProtuStrankaListFormatedWithAdress>
  <DomainObject.Predmet.ProtuStrankaListFormatedWithAdressOIB>
    <izvorni_sadrzaj>
      <item>N.D. MOTOR društvo s ograničenom odgovornošću za proizvodnju, trgovinu i usluge, OIB 75466910783, Glavna 67, 40323 Prelog</item>
    </izvorni_sadrzaj>
    <derivirana_varijabla naziv="DomainObject.Predmet.ProtuStrankaListFormatedWithAdressOIB_1">
      <item>N.D. MOTOR društvo s ograničenom odgovornošću za proizvodnju, trgovinu i usluge, OIB 75466910783, Glavna 67, 40323 Prelog</item>
    </derivirana_varijabla>
  </DomainObject.Predmet.ProtuStrankaListFormatedWithAdressOIB>
  <DomainObject.Predmet.ProtuStrankaListNazivFormated>
    <izvorni_sadrzaj>
      <item>N.D. MOTOR društvo s ograničenom odgovornošću za proizvodnju, trgovinu i usluge</item>
    </izvorni_sadrzaj>
    <derivirana_varijabla naziv="DomainObject.Predmet.ProtuStrankaListNazivFormated_1">
      <item>N.D. MOTOR društvo s ograničenom odgovornošću za proizvodnju, trgovinu i usluge</item>
    </derivirana_varijabla>
  </DomainObject.Predmet.ProtuStrankaListNazivFormated>
  <DomainObject.Predmet.ProtuStrankaListNazivFormatedOIB>
    <izvorni_sadrzaj>
      <item>N.D. MOTOR društvo s ograničenom odgovornošću za proizvodnju, trgovinu i usluge, OIB 75466910783</item>
    </izvorni_sadrzaj>
    <derivirana_varijabla naziv="DomainObject.Predmet.ProtuStrankaListNazivFormatedOIB_1">
      <item>N.D. MOTOR društvo s ograničenom odgovornošću za proizvodnju, trgovinu i usluge, OIB 75466910783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_1">
      <item>E-oglasna ploča ovog suda</item>
      <item>Sudski registar, Trgovački sud u Varaždinu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 ovog suda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OIB_1">
      <item>E-oglasna ploča ovog suda</item>
      <item>Sudski registar, Trgovački sud u Varaždinu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WithAdress_1">
      <item>E-oglasna ploča ovog suda</item>
      <item>Sudski registar, Trgovački sud u Varaždinu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WithAdressOIB_1">
      <item>E-oglasna ploča ovog suda</item>
      <item>Sudski registar, Trgovački sud u Varaždinu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NazivFormated_1">
      <item>E-oglasna ploča ovog suda</item>
      <item>Sudski registar, Trgovački sud u Varaždinu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NazivFormatedOIB_1">
      <item>E-oglasna ploča ovog suda</item>
      <item>Sudski registar, Trgovački sud u Varaždinu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N.D. MOTOR društvo s ograničenom odgovornošću za proizvodnju, trgovinu i usluge</izvorni_sadrzaj>
    <derivirana_varijabla naziv="DomainObject.Predmet.ProtustrankaIDrugi_1">N.D. MOTOR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N.D. MOTOR društvo s ograničenom odgovornošću za proizvodnju, trgovinu i usluge, OIB 75466910783, Glavna 67, 40323 Prelog</izvorni_sadrzaj>
    <derivirana_varijabla naziv="DomainObject.Predmet.ProtustrankaIDrugiAdressOIB_1">N.D. MOTOR društvo s ograničenom odgovornošću za proizvodnju, trgovinu i usluge, OIB 75466910783, Glavna 67,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N.D. MOTOR društvo s ograničenom odgovornošću za proizvodnju, trgovinu i usluge</item>
      <item>E-oglasna ploča ovog suda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N.D. MOTOR društvo s ograničenom odgovornošću za proizvodnju, trgovinu i usluge</item>
      <item>E-oglasna ploča ovog suda</item>
      <item>Sudski registar, Trgovački sud u Varaždinu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N.D. MOTOR društvo s ograničenom odgovornošću za proizvodnju, trgovinu i usluge, OIB 75466910783, Glavna 67,40323 Prelog</item>
      <item>E-oglasna ploča ovog suda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N.D. MOTOR društvo s ograničenom odgovornošću za proizvodnju, trgovinu i usluge, OIB 75466910783, Glavna 67,40323 Prelog</item>
      <item>E-oglasna ploča ovog suda</item>
      <item>Sudski registar, Trgovački sud u Varaždinu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75466910783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75466910783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1712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2015-12-17T10:15:00Z</dcterms:created>
  <dc:creator>Ljubica Makovec</dc:creator>
  <cp:lastModifiedBy>Nevenka Vuković</cp:lastModifiedBy>
  <cp:lastPrinted>2015-12-17T10:17:00Z</cp:lastPrinted>
  <dcterms:modified xmlns:xsi="http://www.w3.org/2001/XMLSchema-instance" xsi:type="dcterms:W3CDTF">2015-12-17T10:17:00Z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