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7e57" w14:paraId="53e7e57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861C0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2861C0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861C0" w:rsidR="006A7B7A" w:rsidRPr="002A37B5">
        <w:tc>
          <w:tcPr>
            <w:tcW w:type="dxa" w:w="3227"/>
            <w:gridSpan w:val="2"/>
          </w:tcPr>
          <w:p w:rsidRDefault="006A7B7A" w:rsidP="002861C0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2861C0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2861C0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861C0" w:rsidP="00DE1BFD" w:rsidR="006A7B7A" w:rsidRPr="00A47146">
      <w:pPr>
        <w:rPr>
          <w:bCs/>
        </w:rPr>
      </w:pPr>
      <w:r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</w:t>
      </w:r>
      <w:proofErr w:type="spellStart"/>
      <w:r w:rsidR="00BD1F9D" w:rsidRPr="00A47146">
        <w:t>Tribunj</w:t>
      </w:r>
      <w:proofErr w:type="spellEnd"/>
      <w:r w:rsidR="00BD1F9D" w:rsidRPr="00A47146">
        <w:t xml:space="preserve">, </w:t>
      </w:r>
      <w:proofErr w:type="spellStart"/>
      <w:r w:rsidR="00BD1F9D" w:rsidRPr="00A47146">
        <w:t>Zamalin</w:t>
      </w:r>
      <w:proofErr w:type="spellEnd"/>
      <w:r w:rsidR="00BD1F9D" w:rsidRPr="00A47146">
        <w:t xml:space="preserve"> 96, OIB:14395554723, kojeg zastupa </w:t>
      </w:r>
      <w:r w:rsidRPr="00A47146">
        <w:t>stečajn</w:t>
      </w:r>
      <w:r w:rsidR="00BD1F9D" w:rsidRPr="00A47146">
        <w:t xml:space="preserve">i upravitelj </w:t>
      </w:r>
      <w:r w:rsidR="002B69C2">
        <w:t xml:space="preserve">Marko Bitanga iz </w:t>
      </w:r>
      <w:proofErr w:type="spellStart"/>
      <w:r w:rsidR="002B69C2">
        <w:t>Podstrane</w:t>
      </w:r>
      <w:proofErr w:type="spellEnd"/>
      <w:r w:rsidR="002B69C2">
        <w:t xml:space="preserve">, </w:t>
      </w:r>
      <w:r w:rsidR="004417DC" w:rsidRPr="00A47146">
        <w:t xml:space="preserve">dana </w:t>
      </w:r>
      <w:r w:rsidR="002B69C2">
        <w:t>2</w:t>
      </w:r>
      <w:r w:rsidR="003A3615">
        <w:t>1</w:t>
      </w:r>
      <w:r w:rsidR="002B69C2">
        <w:t>. kolovoza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 xml:space="preserve">z a k </w:t>
      </w:r>
      <w:proofErr w:type="spellStart"/>
      <w:r w:rsidRPr="00A47146">
        <w:rPr>
          <w:bCs/>
        </w:rPr>
        <w:t>lj</w:t>
      </w:r>
      <w:proofErr w:type="spellEnd"/>
      <w:r w:rsidRPr="00A47146">
        <w:rPr>
          <w:bCs/>
        </w:rPr>
        <w:t xml:space="preserve">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3A3615">
        <w:rPr>
          <w:rFonts w:cs="Times New Roman" w:hAnsi="Times New Roman" w:ascii="Times New Roman"/>
        </w:rPr>
        <w:t xml:space="preserve">prijašnjem </w:t>
      </w:r>
      <w:r w:rsidR="005D1EC1" w:rsidRPr="00A47146">
        <w:rPr>
          <w:rFonts w:cs="Times New Roman" w:hAnsi="Times New Roman" w:ascii="Times New Roman"/>
        </w:rPr>
        <w:t>stečajnom up</w:t>
      </w:r>
      <w:r w:rsidR="00DC49FF">
        <w:rPr>
          <w:rFonts w:cs="Times New Roman" w:hAnsi="Times New Roman" w:ascii="Times New Roman"/>
        </w:rPr>
        <w:t xml:space="preserve">ravitelju </w:t>
      </w:r>
      <w:r w:rsidR="003A3615">
        <w:rPr>
          <w:rFonts w:cs="Times New Roman" w:hAnsi="Times New Roman" w:ascii="Times New Roman"/>
        </w:rPr>
        <w:t xml:space="preserve">Damiru </w:t>
      </w:r>
      <w:proofErr w:type="spellStart"/>
      <w:r w:rsidR="003A3615">
        <w:rPr>
          <w:rFonts w:cs="Times New Roman" w:hAnsi="Times New Roman" w:ascii="Times New Roman"/>
        </w:rPr>
        <w:t>Šebetiću</w:t>
      </w:r>
      <w:proofErr w:type="spellEnd"/>
      <w:r w:rsidR="003A3615">
        <w:rPr>
          <w:rFonts w:cs="Times New Roman" w:hAnsi="Times New Roman" w:ascii="Times New Roman"/>
        </w:rPr>
        <w:t xml:space="preserve"> iz Zagreba</w:t>
      </w:r>
      <w:r w:rsidR="002B69C2">
        <w:rPr>
          <w:rFonts w:cs="Times New Roman" w:hAnsi="Times New Roman" w:ascii="Times New Roman"/>
        </w:rPr>
        <w:t xml:space="preserve">, </w:t>
      </w:r>
      <w:r w:rsidR="00DC49FF">
        <w:rPr>
          <w:rFonts w:cs="Times New Roman" w:hAnsi="Times New Roman" w:ascii="Times New Roman"/>
        </w:rPr>
        <w:t xml:space="preserve">da </w:t>
      </w:r>
      <w:r w:rsidR="003A3615">
        <w:rPr>
          <w:rFonts w:cs="Times New Roman" w:hAnsi="Times New Roman" w:ascii="Times New Roman"/>
        </w:rPr>
        <w:t xml:space="preserve">odmah po primitku ovog </w:t>
      </w:r>
      <w:r w:rsidR="00001EB5">
        <w:rPr>
          <w:rFonts w:cs="Times New Roman" w:hAnsi="Times New Roman" w:ascii="Times New Roman"/>
        </w:rPr>
        <w:t xml:space="preserve">zaključka </w:t>
      </w:r>
      <w:r w:rsidR="003A3615">
        <w:rPr>
          <w:rFonts w:cs="Times New Roman" w:hAnsi="Times New Roman" w:ascii="Times New Roman"/>
        </w:rPr>
        <w:t xml:space="preserve">sudu vrati Potvrdu o svom imenovanju od 24. siječnja 2017. 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3A3615">
        <w:t>21</w:t>
      </w:r>
      <w:r w:rsidR="002B69C2">
        <w:t xml:space="preserve">. kolovoza 2018. 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673CCD" w:rsidR="00673CCD"/>
    <w:p w:rsidRDefault="00D56C8A" w:rsidP="00D56C8A" w:rsidR="00D56C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56C8A" w:rsidP="00D56C8A" w:rsidR="00D56C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56C8A" w:rsidP="00D56C8A" w:rsidR="00D56C8A"/>
    <w:p w:rsidRDefault="00673CCD" w:rsidP="00D56C8A" w:rsidR="00673CCD">
      <w:pPr>
        <w:jc w:val="center"/>
      </w:pPr>
    </w:p>
    <w:p w:rsidRDefault="00D56C8A" w:rsidP="00EA1C35" w:rsidR="00D56C8A"/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p w:rsidRDefault="007D5FA5" w:rsidR="007D5FA5" w:rsidRPr="00A47146"/>
    <w:sectPr w:rsidR="007D5FA5" w:rsidRPr="00A471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3A3615">
      <w:t>322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1EB5"/>
    <w:rsid w:val="00005545"/>
    <w:rsid w:val="00055502"/>
    <w:rsid w:val="00097B4B"/>
    <w:rsid w:val="000B2154"/>
    <w:rsid w:val="00106F13"/>
    <w:rsid w:val="00210F87"/>
    <w:rsid w:val="00243403"/>
    <w:rsid w:val="002861C0"/>
    <w:rsid w:val="002B69C2"/>
    <w:rsid w:val="002B76C1"/>
    <w:rsid w:val="00372C2E"/>
    <w:rsid w:val="003A3615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FFA"/>
    <w:rsid w:val="00D94286"/>
    <w:rsid w:val="00DB2A03"/>
    <w:rsid w:val="00DC49FF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C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C2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C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C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C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C2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C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C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658A1-AAD7-4245-B36B-9A52BD084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615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2018-08-21T12:33:00Z</dcterms:created>
  <dc:creator>Ana Markač</dc:creator>
  <cp:lastModifiedBy>Vedrana Raspović</cp:lastModifiedBy>
  <cp:lastPrinted>2018-08-21T12:33:00Z</cp:lastPrinted>
  <dcterms:modified xmlns:xsi="http://www.w3.org/2001/XMLSchema-instance" xsi:type="dcterms:W3CDTF">2018-08-22T05:50:00Z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nalog stečajnomsebetić.docx)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