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a0b49" w14:paraId="73a0b49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D04313">
        <w:t>1645</w:t>
      </w:r>
      <w:r w:rsidR="00D27F5C">
        <w:t>/17-</w:t>
      </w:r>
      <w:r w:rsidR="00AB0B8C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 OIB: 85821130368 RC Osijek, L. Jägera 3, za proved</w:t>
      </w:r>
      <w:r w:rsidR="00FB1F31">
        <w:t>bu skraćenog stečajnog postupka</w:t>
      </w:r>
      <w:r w:rsidR="00F07590">
        <w:t xml:space="preserve"> nad dužnikom </w:t>
      </w:r>
      <w:r w:rsidR="00D04313">
        <w:t>HRASTAJ j.d.o.o. za proizvodnju, usluge i trgovinu, Rajevo Selo, Gunjanska 6/a, MBS: 030155714, OIB: 97795349508</w:t>
      </w:r>
      <w:r w:rsidR="00FB1F31">
        <w:t>, dana 23. siječnja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D04313">
        <w:t>HRASTAJ j.d.o.o. za proizvodnju, usluge i trgovinu, Rajevo Selo, Gunjanska 6/a, MBS: 030155714, OIB: 97795349508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D04313">
        <w:t>Mirjana Viduka Varenina, Osijek, Dubrovačka 107, OIB: 98866841784</w:t>
      </w:r>
      <w:r w:rsidR="00FB1F3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D04313">
        <w:t>HRASTAJ j.d.o.o. za proizvodnju, usluge i trgovinu, Rajevo Selo, Gunjanska 6/a, MBS: 030155714, OIB: 97795349508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F07590" w:rsidP="005C2CD1" w:rsidR="00F07590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07590" w:rsidP="005C2CD1" w:rsidR="00F07590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</w:t>
      </w:r>
      <w:r w:rsidR="00F07590">
        <w:rPr>
          <w:bCs/>
        </w:rPr>
        <w:t>Osijeku</w:t>
      </w:r>
      <w:r w:rsidRPr="00F877AB">
        <w:rPr>
          <w:bCs/>
        </w:rPr>
        <w:t xml:space="preserve"> </w:t>
      </w:r>
      <w:r w:rsidR="0037256D">
        <w:rPr>
          <w:bCs/>
        </w:rPr>
        <w:t xml:space="preserve">dana </w:t>
      </w:r>
      <w:r w:rsidR="00FB1F31">
        <w:rPr>
          <w:bCs/>
        </w:rPr>
        <w:t>29. studenog</w:t>
      </w:r>
      <w:r w:rsidRPr="00F877AB">
        <w:rPr>
          <w:bCs/>
        </w:rPr>
        <w:t xml:space="preserve"> 2017. zaprimio je zahtjev Financijske agencije, Regionalnog centra </w:t>
      </w:r>
      <w:r w:rsidR="00F07590">
        <w:rPr>
          <w:bCs/>
        </w:rPr>
        <w:t>Osijek</w:t>
      </w:r>
      <w:r w:rsidRPr="00F877AB">
        <w:rPr>
          <w:bCs/>
        </w:rPr>
        <w:t xml:space="preserve">, Podružnice </w:t>
      </w:r>
      <w:r w:rsidR="00F07590">
        <w:rPr>
          <w:bCs/>
        </w:rPr>
        <w:t>Osijek</w:t>
      </w:r>
      <w:r w:rsidRPr="00F877AB">
        <w:rPr>
          <w:bCs/>
        </w:rPr>
        <w:t>, za provedbu skraćenog stečajnog postupka, Klasa: 110-07/17-01/04, Ur.broj: 04-06-17-</w:t>
      </w:r>
      <w:r w:rsidR="00D04313">
        <w:rPr>
          <w:bCs/>
        </w:rPr>
        <w:t>5738</w:t>
      </w:r>
      <w:r w:rsidRPr="00F877AB">
        <w:rPr>
          <w:bCs/>
        </w:rPr>
        <w:t xml:space="preserve"> od </w:t>
      </w:r>
      <w:r w:rsidR="00FB1F31">
        <w:rPr>
          <w:bCs/>
        </w:rPr>
        <w:t>28. studenog</w:t>
      </w:r>
      <w:r w:rsidRPr="00F877AB">
        <w:rPr>
          <w:bCs/>
        </w:rPr>
        <w:t xml:space="preserve"> 2017. nad stečajnim dužnikom </w:t>
      </w:r>
      <w:r w:rsidR="00D04313">
        <w:t>HRASTAJ j.d.o.o. za proizvodnju, usluge i trgovinu, Rajevo Selo, Gunjanska 6/a, MBS: 030155714, OIB: 97795349508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F07590" w:rsidP="00F877AB" w:rsidR="00F07590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D04313">
        <w:rPr>
          <w:bCs/>
        </w:rPr>
        <w:t>1645</w:t>
      </w:r>
      <w:r w:rsidRPr="004D73A2">
        <w:rPr>
          <w:bCs/>
        </w:rPr>
        <w:t>/17-</w:t>
      </w:r>
      <w:r w:rsidR="00AB0B8C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FB1F31">
        <w:t>1. prosinca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D04313">
        <w:t>1645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FB1F31">
        <w:t>23. siječnja 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F07590">
        <w:t>Osijek</w:t>
      </w:r>
      <w:r w:rsidR="00205A1F">
        <w:t>,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FB1F31">
        <w:t>13/2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67CE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45373"/>
    <w:rsid w:val="000535EA"/>
    <w:rsid w:val="00077C9D"/>
    <w:rsid w:val="00091B4B"/>
    <w:rsid w:val="000A63F3"/>
    <w:rsid w:val="000D0569"/>
    <w:rsid w:val="000E407F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267CE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3BAD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B6169"/>
    <w:rsid w:val="00BE0AFD"/>
    <w:rsid w:val="00BE126A"/>
    <w:rsid w:val="00BE33FF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D7608"/>
    <w:rsid w:val="00CE0EE4"/>
    <w:rsid w:val="00CF2893"/>
    <w:rsid w:val="00D0431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0759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B1F31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67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7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7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7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7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67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7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7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7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7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1645</izvorni_sadrzaj>
    <derivirana_varijabla naziv="DomainObject.Predmet.Broj_1">1645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St-1645/2017</izvorni_sadrzaj>
    <derivirana_varijabla naziv="DomainObject.Predmet.OznakaBroj_1">St-1645/2017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HRASTRAJ j.d.o.o. za proizvodnju, usluge i trgovinu</izvorni_sadrzaj>
    <derivirana_varijabla naziv="DomainObject.Predmet.ProtustrankaFormated_1">  HRASTRAJ j.d.o.o. za proizvodnju, usluge i trgovinu</derivirana_varijabla>
  </DomainObject.Predmet.ProtustrankaFormated>
  <DomainObject.Predmet.ProtustrankaFormatedOIB>
    <izvorni_sadrzaj>  HRASTRAJ j.d.o.o. za proizvodnju, usluge i trgovinu, OIB 97795349508</izvorni_sadrzaj>
    <derivirana_varijabla naziv="DomainObject.Predmet.ProtustrankaFormatedOIB_1">  HRASTRAJ j.d.o.o. za proizvodnju, usluge i trgovinu, OIB 97795349508</derivirana_varijabla>
  </DomainObject.Predmet.ProtustrankaFormatedOIB>
  <DomainObject.Predmet.ProtustrankaFormatedWithAdress>
    <izvorni_sadrzaj> HRASTRAJ j.d.o.o. za proizvodnju, usluge i trgovinu, Gunjanska 6A, 32260 Rajevo Selo</izvorni_sadrzaj>
    <derivirana_varijabla naziv="DomainObject.Predmet.ProtustrankaFormatedWithAdress_1"> HRASTRAJ j.d.o.o. za proizvodnju, usluge i trgovinu, Gunjanska 6A, 32260 Rajevo Selo</derivirana_varijabla>
  </DomainObject.Predmet.ProtustrankaFormatedWithAdress>
  <DomainObject.Predmet.ProtustrankaFormatedWithAdressOIB>
    <izvorni_sadrzaj> HRASTRAJ j.d.o.o. za proizvodnju, usluge i trgovinu, OIB 97795349508, Gunjanska 6A, 32260 Rajevo Selo</izvorni_sadrzaj>
    <derivirana_varijabla naziv="DomainObject.Predmet.ProtustrankaFormatedWithAdressOIB_1"> HRASTRAJ j.d.o.o. za proizvodnju, usluge i trgovinu, OIB 97795349508, Gunjanska 6A, 32260 Rajevo Selo</derivirana_varijabla>
  </DomainObject.Predmet.ProtustrankaFormatedWithAdressOIB>
  <DomainObject.Predmet.ProtustrankaWithAdress>
    <izvorni_sadrzaj>HRASTRAJ j.d.o.o. za proizvodnju, usluge i trgovinu Gunjanska 6A, 32260 Rajevo Selo</izvorni_sadrzaj>
    <derivirana_varijabla naziv="DomainObject.Predmet.ProtustrankaWithAdress_1">HRASTRAJ j.d.o.o. za proizvodnju, usluge i trgovinu Gunjanska 6A, 32260 Rajevo Selo</derivirana_varijabla>
  </DomainObject.Predmet.ProtustrankaWithAdress>
  <DomainObject.Predmet.ProtustrankaWithAdressOIB>
    <izvorni_sadrzaj>HRASTRAJ j.d.o.o. za proizvodnju, usluge i trgovinu, OIB 97795349508, Gunjanska 6A, 32260 Rajevo Selo</izvorni_sadrzaj>
    <derivirana_varijabla naziv="DomainObject.Predmet.ProtustrankaWithAdressOIB_1">HRASTRAJ j.d.o.o. za proizvodnju, usluge i trgovinu, OIB 97795349508, Gunjanska 6A, 32260 Rajevo Selo</derivirana_varijabla>
  </DomainObject.Predmet.ProtustrankaWithAdressOIB>
  <DomainObject.Predmet.ProtustrankaNazivFormated>
    <izvorni_sadrzaj>HRASTRAJ j.d.o.o. za proizvodnju, usluge i trgovinu</izvorni_sadrzaj>
    <derivirana_varijabla naziv="DomainObject.Predmet.ProtustrankaNazivFormated_1">HRASTRAJ j.d.o.o. za proizvodnju, usluge i trgovinu</derivirana_varijabla>
  </DomainObject.Predmet.ProtustrankaNazivFormated>
  <DomainObject.Predmet.ProtustrankaNazivFormatedOIB>
    <izvorni_sadrzaj>HRASTRAJ j.d.o.o. za proizvodnju, usluge i trgovinu, OIB 97795349508</izvorni_sadrzaj>
    <derivirana_varijabla naziv="DomainObject.Predmet.ProtustrankaNazivFormatedOIB_1">HRASTRAJ j.d.o.o. za proizvodnju, usluge i trgovinu, OIB 97795349508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HRASTRAJ j.d.o.o. za proizvodnju, usluge i trgovinu</item>
    </izvorni_sadrzaj>
    <derivirana_varijabla naziv="DomainObject.Predmet.ProtuStrankaListFormated_1">
      <item>HRASTRAJ j.d.o.o. za proizvodnju, usluge i trgovinu</item>
    </derivirana_varijabla>
  </DomainObject.Predmet.ProtuStrankaListFormated>
  <DomainObject.Predmet.ProtuStrankaListFormatedOIB>
    <izvorni_sadrzaj>
      <item>HRASTRAJ j.d.o.o. za proizvodnju, usluge i trgovinu, OIB 97795349508</item>
    </izvorni_sadrzaj>
    <derivirana_varijabla naziv="DomainObject.Predmet.ProtuStrankaListFormatedOIB_1">
      <item>HRASTRAJ j.d.o.o. za proizvodnju, usluge i trgovinu, OIB 97795349508</item>
    </derivirana_varijabla>
  </DomainObject.Predmet.ProtuStrankaListFormatedOIB>
  <DomainObject.Predmet.ProtuStrankaListFormatedWithAdress>
    <izvorni_sadrzaj>
      <item>HRASTRAJ j.d.o.o. za proizvodnju, usluge i trgovinu, Gunjanska 6A, 32260 Rajevo Selo</item>
    </izvorni_sadrzaj>
    <derivirana_varijabla naziv="DomainObject.Predmet.ProtuStrankaListFormatedWithAdress_1">
      <item>HRASTRAJ j.d.o.o. za proizvodnju, usluge i trgovinu, Gunjanska 6A, 32260 Rajevo Selo</item>
    </derivirana_varijabla>
  </DomainObject.Predmet.ProtuStrankaListFormatedWithAdress>
  <DomainObject.Predmet.ProtuStrankaListFormatedWithAdressOIB>
    <izvorni_sadrzaj>
      <item>HRASTRAJ j.d.o.o. za proizvodnju, usluge i trgovinu, OIB 97795349508, Gunjanska 6A, 32260 Rajevo Selo</item>
    </izvorni_sadrzaj>
    <derivirana_varijabla naziv="DomainObject.Predmet.ProtuStrankaListFormatedWithAdressOIB_1">
      <item>HRASTRAJ j.d.o.o. za proizvodnju, usluge i trgovinu, OIB 97795349508, Gunjanska 6A, 32260 Rajevo Selo</item>
    </derivirana_varijabla>
  </DomainObject.Predmet.ProtuStrankaListFormatedWithAdressOIB>
  <DomainObject.Predmet.ProtuStrankaListNazivFormated>
    <izvorni_sadrzaj>
      <item>HRASTRAJ j.d.o.o. za proizvodnju, usluge i trgovinu</item>
    </izvorni_sadrzaj>
    <derivirana_varijabla naziv="DomainObject.Predmet.ProtuStrankaListNazivFormated_1">
      <item>HRASTRAJ j.d.o.o. za proizvodnju, usluge i trgovinu</item>
    </derivirana_varijabla>
  </DomainObject.Predmet.ProtuStrankaListNazivFormated>
  <DomainObject.Predmet.ProtuStrankaListNazivFormatedOIB>
    <izvorni_sadrzaj>
      <item>HRASTRAJ j.d.o.o. za proizvodnju, usluge i trgovinu, OIB 97795349508</item>
    </izvorni_sadrzaj>
    <derivirana_varijabla naziv="DomainObject.Predmet.ProtuStrankaListNazivFormatedOIB_1">
      <item>HRASTRAJ j.d.o.o. za proizvodnju, usluge i trgovinu, OIB 97795349508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HRASTRAJ j.d.o.o. za proizvodnju, usluge i trgovinu</izvorni_sadrzaj>
    <derivirana_varijabla naziv="DomainObject.Predmet.ProtustrankaIDrugi_1">HRASTRAJ j.d.o.o. za proizvodnju,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HRASTRAJ j.d.o.o. za proizvodnju, usluge i trgovinu, OIB 97795349508, Gunjanska 6A, 32260 Rajevo Selo</izvorni_sadrzaj>
    <derivirana_varijabla naziv="DomainObject.Predmet.ProtustrankaIDrugiAdressOIB_1">HRASTRAJ j.d.o.o. za proizvodnju, usluge i trgovinu, OIB 97795349508, Gunjanska 6A, 32260 Rajevo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HRASTRAJ j.d.o.o. za proizvodnju, usluge i trgovinu</item>
    </izvorni_sadrzaj>
    <derivirana_varijabla naziv="DomainObject.Predmet.SudioniciListNaziv_1">
      <item>FINA RC OSIJEK</item>
      <item>HRASTRAJ j.d.o.o. za proizvodnju, usluge i trgovinu</item>
    </derivirana_varijabla>
  </DomainObject.Predmet.SudioniciListNaziv>
  <DomainObject.Predmet.SudioniciListAdressOIB>
    <izvorni_sadrzaj>
      <item>FINA RC OSIJEK, OIB 85821130368</item>
      <item>HRASTRAJ j.d.o.o. za proizvodnju, usluge i trgovinu, OIB 97795349508, Gunjanska 6A,32260 Rajevo Selo</item>
    </izvorni_sadrzaj>
    <derivirana_varijabla naziv="DomainObject.Predmet.SudioniciListAdressOIB_1">
      <item>FINA RC OSIJEK, OIB 85821130368</item>
      <item>HRASTRAJ j.d.o.o. za proizvodnju, usluge i trgovinu, OIB 97795349508, Gunjanska 6A,32260 Rajevo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97795349508</item>
    </izvorni_sadrzaj>
    <derivirana_varijabla naziv="DomainObject.Predmet.SudioniciListNazivOIB_1">
      <item>, OIB 85821130368</item>
      <item>, OIB 97795349508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C21D67-70AB-483F-907A-A38CB0BFD6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2831</properties:Characters>
  <properties:Lines>92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2018-01-23T08:27:00Z</dcterms:created>
  <dc:creator>Korisnik</dc:creator>
  <cp:lastModifiedBy>Žana Bem</cp:lastModifiedBy>
  <cp:lastPrinted>2017-10-13T06:13:00Z</cp:lastPrinted>
  <dcterms:modified xmlns:xsi="http://www.w3.org/2001/XMLSchema-instance" xsi:type="dcterms:W3CDTF">2018-01-23T08:29:00Z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