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1f9a" w14:paraId="d1e1f9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69220E">
        <w:t>6189</w:t>
      </w:r>
      <w:r w:rsidR="00B80B5A">
        <w:t>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69220E">
        <w:t>KINEMATOGRAFI  d.o.o. Zagreb, Jurišićeva 6, OIB 20850201460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69220E">
        <w:t>KINEMATOGRAFI  d.o.o. Zagreb, Jurišićeva 6, OIB 20850201460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69220E">
        <w:t xml:space="preserve">43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9220E">
        <w:t>David Jakovljević, Sesvete, Kašinska 7, OIB 63014812654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9220E">
        <w:t>KINEMATOGRAFI  d.o.o. Zagreb, Jurišićeva 6, OIB 20850201460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9220E">
        <w:t>KINEMATOGRAFI  d.o.o. Zagreb, Jurišićeva 6, OIB 20850201460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9220E">
        <w:t>13.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69220E">
        <w:t>KINEMATOGRAFI  d.o.o. Zagreb, Jurišićeva 6, OIB 20850201460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5540D">
        <w:t>2</w:t>
      </w:r>
      <w:r w:rsidR="0069220E">
        <w:t>3</w:t>
      </w:r>
      <w:r w:rsidR="0095540D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95540D">
        <w:t>5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5540D">
        <w:t>2</w:t>
      </w:r>
      <w:r w:rsidR="0069220E">
        <w:t>3</w:t>
      </w:r>
      <w:r w:rsidR="0095540D">
        <w:t>.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DF60BE" w:rsidR="00C239D3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DF60BE" w:rsidP="00DF60BE" w:rsidR="00DF60BE">
      <w:pPr>
        <w:jc w:val="right"/>
      </w:pPr>
    </w:p>
    <w:p w:rsidRDefault="00DF60BE" w:rsidP="00DF60BE" w:rsidR="00DF60BE">
      <w:pPr>
        <w:jc w:val="right"/>
      </w:pPr>
    </w:p>
    <w:p w:rsidRDefault="00DF60BE" w:rsidP="00DF60BE" w:rsidR="00DF60BE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9220E">
        <w:t>David Jakovljević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E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9220E">
      <w:t>6189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139AE"/>
    <w:rsid w:val="0014159D"/>
    <w:rsid w:val="0014347D"/>
    <w:rsid w:val="00191059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277"/>
    <w:rsid w:val="002D49A0"/>
    <w:rsid w:val="002E447F"/>
    <w:rsid w:val="002F285A"/>
    <w:rsid w:val="003126C7"/>
    <w:rsid w:val="003341E5"/>
    <w:rsid w:val="00340C6A"/>
    <w:rsid w:val="00343119"/>
    <w:rsid w:val="003746BE"/>
    <w:rsid w:val="003810CA"/>
    <w:rsid w:val="003967E0"/>
    <w:rsid w:val="003C211B"/>
    <w:rsid w:val="003C32B3"/>
    <w:rsid w:val="003F3D73"/>
    <w:rsid w:val="003F75FC"/>
    <w:rsid w:val="00416614"/>
    <w:rsid w:val="004307C5"/>
    <w:rsid w:val="0045631B"/>
    <w:rsid w:val="004B0E11"/>
    <w:rsid w:val="004B4514"/>
    <w:rsid w:val="004D122B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220E"/>
    <w:rsid w:val="006932F0"/>
    <w:rsid w:val="006E444B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5540D"/>
    <w:rsid w:val="0097396D"/>
    <w:rsid w:val="009A0E71"/>
    <w:rsid w:val="00A26EB7"/>
    <w:rsid w:val="00A34282"/>
    <w:rsid w:val="00A40330"/>
    <w:rsid w:val="00A44FBA"/>
    <w:rsid w:val="00A940BE"/>
    <w:rsid w:val="00AC3E6B"/>
    <w:rsid w:val="00AD755D"/>
    <w:rsid w:val="00B1314F"/>
    <w:rsid w:val="00B52D06"/>
    <w:rsid w:val="00B71F98"/>
    <w:rsid w:val="00B80B5A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CF3EEF"/>
    <w:rsid w:val="00D24260"/>
    <w:rsid w:val="00D910B0"/>
    <w:rsid w:val="00DE7512"/>
    <w:rsid w:val="00DF1B94"/>
    <w:rsid w:val="00DF60BE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56965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6189</izvorni_sadrzaj>
    <derivirana_varijabla naziv="DomainObject.Predmet.Broj_1">6189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St-6189/2015</izvorni_sadrzaj>
    <derivirana_varijabla naziv="DomainObject.Predmet.OznakaBroj_1">St-6189/2015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KINEMATOGRAFI d.o.o.</izvorni_sadrzaj>
    <derivirana_varijabla naziv="DomainObject.Predmet.ProtustrankaFormated_1">  KINEMATOGRAFI d.o.o.</derivirana_varijabla>
  </DomainObject.Predmet.ProtustrankaFormated>
  <DomainObject.Predmet.ProtustrankaFormatedOIB>
    <izvorni_sadrzaj>  KINEMATOGRAFI d.o.o., OIB 20850201460</izvorni_sadrzaj>
    <derivirana_varijabla naziv="DomainObject.Predmet.ProtustrankaFormatedOIB_1">  KINEMATOGRAFI d.o.o., OIB 20850201460</derivirana_varijabla>
  </DomainObject.Predmet.ProtustrankaFormatedOIB>
  <DomainObject.Predmet.ProtustrankaFormatedWithAdress>
    <izvorni_sadrzaj> KINEMATOGRAFI d.o.o., Jurišićeva 6, 10000 Zagreb</izvorni_sadrzaj>
    <derivirana_varijabla naziv="DomainObject.Predmet.ProtustrankaFormatedWithAdress_1"> KINEMATOGRAFI d.o.o., Jurišićeva 6, 10000 Zagreb</derivirana_varijabla>
  </DomainObject.Predmet.ProtustrankaFormatedWithAdress>
  <DomainObject.Predmet.ProtustrankaFormatedWithAdressOIB>
    <izvorni_sadrzaj> KINEMATOGRAFI d.o.o., OIB 20850201460, Jurišićeva 6, 10000 Zagreb</izvorni_sadrzaj>
    <derivirana_varijabla naziv="DomainObject.Predmet.ProtustrankaFormatedWithAdressOIB_1"> KINEMATOGRAFI d.o.o., OIB 20850201460, Jurišićeva 6, 10000 Zagreb</derivirana_varijabla>
  </DomainObject.Predmet.ProtustrankaFormatedWithAdressOIB>
  <DomainObject.Predmet.ProtustrankaWithAdress>
    <izvorni_sadrzaj>KINEMATOGRAFI d.o.o. Jurišićeva 6, 10000 Zagreb</izvorni_sadrzaj>
    <derivirana_varijabla naziv="DomainObject.Predmet.ProtustrankaWithAdress_1">KINEMATOGRAFI d.o.o. Jurišićeva 6, 10000 Zagreb</derivirana_varijabla>
  </DomainObject.Predmet.ProtustrankaWithAdress>
  <DomainObject.Predmet.ProtustrankaWithAdressOIB>
    <izvorni_sadrzaj>KINEMATOGRAFI d.o.o., OIB 20850201460, Jurišićeva 6, 10000 Zagreb</izvorni_sadrzaj>
    <derivirana_varijabla naziv="DomainObject.Predmet.ProtustrankaWithAdressOIB_1">KINEMATOGRAFI d.o.o., OIB 20850201460, Jurišićeva 6, 10000 Zagreb</derivirana_varijabla>
  </DomainObject.Predmet.ProtustrankaWithAdressOIB>
  <DomainObject.Predmet.ProtustrankaNazivFormated>
    <izvorni_sadrzaj>KINEMATOGRAFI d.o.o.</izvorni_sadrzaj>
    <derivirana_varijabla naziv="DomainObject.Predmet.ProtustrankaNazivFormated_1">KINEMATOGRAFI d.o.o.</derivirana_varijabla>
  </DomainObject.Predmet.ProtustrankaNazivFormated>
  <DomainObject.Predmet.ProtustrankaNazivFormatedOIB>
    <izvorni_sadrzaj>KINEMATOGRAFI d.o.o., OIB 20850201460</izvorni_sadrzaj>
    <derivirana_varijabla naziv="DomainObject.Predmet.ProtustrankaNazivFormatedOIB_1">KINEMATOGRAFI d.o.o., OIB 20850201460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KINEMATOGRAFI d.o.o.</item>
    </izvorni_sadrzaj>
    <derivirana_varijabla naziv="DomainObject.Predmet.ProtuStrankaListFormated_1">
      <item>KINEMATOGRAFI d.o.o.</item>
    </derivirana_varijabla>
  </DomainObject.Predmet.ProtuStrankaListFormated>
  <DomainObject.Predmet.ProtuStrankaListFormatedOIB>
    <izvorni_sadrzaj>
      <item>KINEMATOGRAFI d.o.o., OIB 20850201460</item>
    </izvorni_sadrzaj>
    <derivirana_varijabla naziv="DomainObject.Predmet.ProtuStrankaListFormatedOIB_1">
      <item>KINEMATOGRAFI d.o.o., OIB 20850201460</item>
    </derivirana_varijabla>
  </DomainObject.Predmet.ProtuStrankaListFormatedOIB>
  <DomainObject.Predmet.ProtuStrankaListFormatedWithAdress>
    <izvorni_sadrzaj>
      <item>KINEMATOGRAFI d.o.o., Jurišićeva 6, 10000 Zagreb</item>
    </izvorni_sadrzaj>
    <derivirana_varijabla naziv="DomainObject.Predmet.ProtuStrankaListFormatedWithAdress_1">
      <item>KINEMATOGRAFI d.o.o., Jurišićeva 6, 10000 Zagreb</item>
    </derivirana_varijabla>
  </DomainObject.Predmet.ProtuStrankaListFormatedWithAdress>
  <DomainObject.Predmet.ProtuStrankaListFormatedWithAdressOIB>
    <izvorni_sadrzaj>
      <item>KINEMATOGRAFI d.o.o., OIB 20850201460, Jurišićeva 6, 10000 Zagreb</item>
    </izvorni_sadrzaj>
    <derivirana_varijabla naziv="DomainObject.Predmet.ProtuStrankaListFormatedWithAdressOIB_1">
      <item>KINEMATOGRAFI d.o.o., OIB 20850201460, Jurišićeva 6, 10000 Zagreb</item>
    </derivirana_varijabla>
  </DomainObject.Predmet.ProtuStrankaListFormatedWithAdressOIB>
  <DomainObject.Predmet.ProtuStrankaListNazivFormated>
    <izvorni_sadrzaj>
      <item>KINEMATOGRAFI d.o.o.</item>
    </izvorni_sadrzaj>
    <derivirana_varijabla naziv="DomainObject.Predmet.ProtuStrankaListNazivFormated_1">
      <item>KINEMATOGRAFI d.o.o.</item>
    </derivirana_varijabla>
  </DomainObject.Predmet.ProtuStrankaListNazivFormated>
  <DomainObject.Predmet.ProtuStrankaListNazivFormatedOIB>
    <izvorni_sadrzaj>
      <item>KINEMATOGRAFI d.o.o., OIB 20850201460</item>
    </izvorni_sadrzaj>
    <derivirana_varijabla naziv="DomainObject.Predmet.ProtuStrankaListNazivFormatedOIB_1">
      <item>KINEMATOGRAFI d.o.o., OIB 20850201460</item>
    </derivirana_varijabla>
  </DomainObject.Predmet.ProtuStrankaListNazivFormatedOIB>
  <DomainObject.Predmet.OstaliListFormated>
    <izvorni_sadrzaj>
      <item>Ina Čavlina</item>
    </izvorni_sadrzaj>
    <derivirana_varijabla naziv="DomainObject.Predmet.OstaliListFormated_1">
      <item>Ina Čavlina</item>
    </derivirana_varijabla>
  </DomainObject.Predmet.OstaliListFormated>
  <DomainObject.Predmet.OstaliListFormatedOIB>
    <izvorni_sadrzaj>
      <item>Ina Čavlina, OIB 08490689784</item>
    </izvorni_sadrzaj>
    <derivirana_varijabla naziv="DomainObject.Predmet.OstaliListFormatedOIB_1">
      <item>Ina Čavlina, OIB 08490689784</item>
    </derivirana_varijabla>
  </DomainObject.Predmet.OstaliListFormatedOIB>
  <DomainObject.Predmet.OstaliListFormatedWithAdress>
    <izvorni_sadrzaj>
      <item>Ina Čavlina, Bogovićeva Ulica 9, 10000 Zagreb</item>
    </izvorni_sadrzaj>
    <derivirana_varijabla naziv="DomainObject.Predmet.OstaliListFormatedWithAdress_1">
      <item>Ina Čavlina, Bogovićeva Ulica 9, 10000 Zagreb</item>
    </derivirana_varijabla>
  </DomainObject.Predmet.OstaliListFormatedWithAdress>
  <DomainObject.Predmet.OstaliListFormatedWithAdressOIB>
    <izvorni_sadrzaj>
      <item>Ina Čavlina, OIB 08490689784, Bogovićeva Ulica 9, 10000 Zagreb</item>
    </izvorni_sadrzaj>
    <derivirana_varijabla naziv="DomainObject.Predmet.OstaliListFormatedWithAdressOIB_1">
      <item>Ina Čavlina, OIB 08490689784, Bogovićeva Ulica 9, 10000 Zagreb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KINEMATOGRAFI d.o.o.</izvorni_sadrzaj>
    <derivirana_varijabla naziv="DomainObject.Predmet.ProtustrankaIDrugi_1">KINEMATOGRAFI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KINEMATOGRAFI d.o.o., OIB 20850201460, Jurišićeva 6, 10000 Zagreb</izvorni_sadrzaj>
    <derivirana_varijabla naziv="DomainObject.Predmet.ProtustrankaIDrugiAdressOIB_1">KINEMATOGRAFI d.o.o., OIB 20850201460, Jurišićeva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KINEMATOGRAFI d.o.o.</item>
      <item>Ina Čavlina</item>
    </izvorni_sadrzaj>
    <derivirana_varijabla naziv="DomainObject.Predmet.SudioniciListNaziv_1">
      <item>FINA Regionalni centar Zagreb</item>
      <item>KINEMATOGRAFI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KINEMATOGRAFI d.o.o., OIB 20850201460, Jurišićeva 6,10000 Zagreb</item>
      <item>Ina Čavlina, OIB 08490689784, Bogovićeva Ulica 9,10000 Zagreb</item>
    </izvorni_sadrzaj>
    <derivirana_varijabla naziv="DomainObject.Predmet.SudioniciListAdressOIB_1">
      <item>FINA Regionalni centar Zagreb, OIB 85821130368, Trg svibanjskih žrtava 1995. br. 1,10000 Zagreb</item>
      <item>KINEMATOGRAFI d.o.o., OIB 20850201460, Jurišićeva 6,10000 Zagreb</item>
      <item>Ina Čavlina, OIB 08490689784, Bogovićeva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20850201460</item>
      <item>, OIB 08490689784</item>
    </izvorni_sadrzaj>
    <derivirana_varijabla naziv="DomainObject.Predmet.SudioniciListNazivOIB_1">
      <item>, OIB 85821130368</item>
      <item>, OIB 20850201460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3141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2016-03-29T08:42:00Z</dcterms:created>
  <dc:creator>gboljkovac</dc:creator>
  <cp:lastModifiedBy>Goranka Boljkovac</cp:lastModifiedBy>
  <cp:lastPrinted>2016-03-29T08:42:00Z</cp:lastPrinted>
  <dcterms:modified xmlns:xsi="http://www.w3.org/2001/XMLSchema-instance" xsi:type="dcterms:W3CDTF">2016-03-29T08:42:00Z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