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a6f8" w14:paraId="075a6f8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CD2BF4">
        <w:rPr>
          <w:b/>
          <w:sz w:val="22"/>
          <w:szCs w:val="22"/>
        </w:rPr>
        <w:t>96</w:t>
      </w:r>
      <w:r w:rsidR="008D0C99">
        <w:rPr>
          <w:b/>
          <w:sz w:val="22"/>
          <w:szCs w:val="22"/>
        </w:rPr>
        <w:t>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532F6" w:rsidR="005356A3" w:rsidRPr="002532F6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532F6" w:rsidRPr="002532F6">
        <w:t xml:space="preserve"> </w:t>
      </w:r>
      <w:r w:rsidR="002532F6">
        <w:t xml:space="preserve">SINIŠA NEKRETNINE d.o.o., Makarska, Kralja Petra Krešimira IV 39, OIB: 51987313864, 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</w:t>
      </w:r>
      <w:r w:rsidR="00F04C45">
        <w:rPr>
          <w:sz w:val="22"/>
          <w:szCs w:val="22"/>
        </w:rPr>
        <w:t>9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2532F6">
        <w:t xml:space="preserve">SINIŠA NEKRETNINE d.o.o., Makarska, Kralja Petra Krešimira IV 39, OIB: 51987313864,   </w:t>
      </w:r>
      <w:r w:rsidR="00F04C45">
        <w:t xml:space="preserve">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2532F6">
        <w:rPr>
          <w:sz w:val="22"/>
          <w:szCs w:val="22"/>
        </w:rPr>
        <w:t>964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CD2BF4">
        <w:rPr>
          <w:sz w:val="22"/>
          <w:szCs w:val="22"/>
        </w:rPr>
        <w:t>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2532F6">
        <w:rPr>
          <w:sz w:val="22"/>
          <w:szCs w:val="22"/>
        </w:rPr>
        <w:t xml:space="preserve"> </w:t>
      </w:r>
      <w:r w:rsidR="002532F6">
        <w:t>SINIŠA NEKRETNINE d.o.o., Makarska, Kralja Petra Krešimira IV 39, OIB: 51987313864</w:t>
      </w:r>
      <w:r w:rsidR="00BA1BA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CD2BF4">
        <w:rPr>
          <w:sz w:val="22"/>
          <w:szCs w:val="22"/>
        </w:rPr>
        <w:t>8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CD2BF4">
        <w:rPr>
          <w:sz w:val="22"/>
          <w:szCs w:val="22"/>
        </w:rPr>
        <w:t>69</w:t>
      </w:r>
      <w:r w:rsidR="00E20164">
        <w:rPr>
          <w:sz w:val="22"/>
          <w:szCs w:val="22"/>
        </w:rPr>
        <w:t>.</w:t>
      </w:r>
      <w:r w:rsidR="00CD2BF4">
        <w:rPr>
          <w:sz w:val="22"/>
          <w:szCs w:val="22"/>
        </w:rPr>
        <w:t>948</w:t>
      </w:r>
      <w:r w:rsidR="00E00464">
        <w:rPr>
          <w:sz w:val="22"/>
          <w:szCs w:val="22"/>
        </w:rPr>
        <w:t>,</w:t>
      </w:r>
      <w:r w:rsidR="00CD2BF4">
        <w:rPr>
          <w:sz w:val="22"/>
          <w:szCs w:val="22"/>
        </w:rPr>
        <w:t>28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CD2BF4">
        <w:rPr>
          <w:sz w:val="22"/>
          <w:szCs w:val="22"/>
        </w:rPr>
        <w:t>1449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</w:t>
      </w:r>
      <w:r w:rsidR="00F04C45">
        <w:rPr>
          <w:b/>
          <w:sz w:val="22"/>
          <w:szCs w:val="22"/>
        </w:rPr>
        <w:t>9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B77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D0C99">
          <w:t>9</w:t>
        </w:r>
        <w:r w:rsidR="00CD2BF4">
          <w:t>6</w:t>
        </w:r>
        <w:r w:rsidR="008D0C99">
          <w:t>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532F6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11B77"/>
    <w:rsid w:val="008373C5"/>
    <w:rsid w:val="00893CB9"/>
    <w:rsid w:val="00896A3D"/>
    <w:rsid w:val="008D0C99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2BF4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B7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B7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B7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B7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B7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B7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B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B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SINIŠA NEKRETNINE društvo s ograničenom odgovornošću za promet nekretninama</izvorni_sadrzaj>
    <derivirana_varijabla naziv="DomainObject.Predmet.ProtustrankaFormated_1">  SINIŠA NEKRETNINE društvo s ograničenom odgovornošću za promet nekretninama</derivirana_varijabla>
  </DomainObject.Predmet.ProtustrankaFormated>
  <DomainObject.Predmet.ProtustrankaFormatedOIB>
    <izvorni_sadrzaj>  SINIŠA NEKRETNINE društvo s ograničenom odgovornošću za promet nekretninama, OIB 51987313864</izvorni_sadrzaj>
    <derivirana_varijabla naziv="DomainObject.Predmet.ProtustrankaFormatedOIB_1">  SINIŠA NEKRETNINE društvo s ograničenom odgovornošću za promet nekretninama, OIB 51987313864</derivirana_varijabla>
  </DomainObject.Predmet.ProtustrankaFormatedOIB>
  <DomainObject.Predmet.ProtustrankaFormatedWithAdress>
    <izvorni_sadrzaj> SINIŠA NEKRETNINE društvo s ograničenom odgovornošću za promet nekretninama, Kralja Petra Krešimira IV 39, 21300 Makarska</izvorni_sadrzaj>
    <derivirana_varijabla naziv="DomainObject.Predmet.ProtustrankaFormatedWithAdress_1"> SINIŠA NEKRETNINE društvo s ograničenom odgovornošću za promet nekretninama, Kralja Petra Krešimira IV 39, 21300 Makarska</derivirana_varijabla>
  </DomainObject.Predmet.ProtustrankaFormatedWithAdress>
  <DomainObject.Predmet.ProtustrankaFormatedWithAdressOIB>
    <izvorni_sadrzaj> SINIŠA NEKRETNINE društvo s ograničenom odgovornošću za promet nekretninama, OIB 51987313864, Kralja Petra Krešimira IV 39, 21300 Makarska</izvorni_sadrzaj>
    <derivirana_varijabla naziv="DomainObject.Predmet.ProtustrankaFormatedWithAdressOIB_1"> SINIŠA NEKRETNINE društvo s ograničenom odgovornošću za promet nekretninama, OIB 51987313864, Kralja Petra Krešimira IV 39, 21300 Makarska</derivirana_varijabla>
  </DomainObject.Predmet.ProtustrankaFormatedWithAdressOIB>
  <DomainObject.Predmet.ProtustrankaWithAdress>
    <izvorni_sadrzaj>SINIŠA NEKRETNINE društvo s ograničenom odgovornošću za promet nekretninama Kralja Petra Krešimira IV 39, 21300 Makarska</izvorni_sadrzaj>
    <derivirana_varijabla naziv="DomainObject.Predmet.ProtustrankaWithAdress_1">SINIŠA NEKRETNINE društvo s ograničenom odgovornošću za promet nekretninama Kralja Petra Krešimira IV 39, 21300 Makarska</derivirana_varijabla>
  </DomainObject.Predmet.ProtustrankaWithAdress>
  <DomainObject.Predmet.ProtustrankaWithAdressOIB>
    <izvorni_sadrzaj>SINIŠA NEKRETNINE društvo s ograničenom odgovornošću za promet nekretninama, OIB 51987313864, Kralja Petra Krešimira IV 39, 21300 Makarska</izvorni_sadrzaj>
    <derivirana_varijabla naziv="DomainObject.Predmet.ProtustrankaWithAdressOIB_1">SINIŠA NEKRETNINE društvo s ograničenom odgovornošću za promet nekretninama, OIB 51987313864, Kralja Petra Krešimira IV 39, 21300 Makarska</derivirana_varijabla>
  </DomainObject.Predmet.ProtustrankaWithAdressOIB>
  <DomainObject.Predmet.ProtustrankaNazivFormated>
    <izvorni_sadrzaj>SINIŠA NEKRETNINE društvo s ograničenom odgovornošću za promet nekretninama</izvorni_sadrzaj>
    <derivirana_varijabla naziv="DomainObject.Predmet.ProtustrankaNazivFormated_1">SINIŠA NEKRETNINE društvo s ograničenom odgovornošću za promet nekretninama</derivirana_varijabla>
  </DomainObject.Predmet.ProtustrankaNazivFormated>
  <DomainObject.Predmet.ProtustrankaNazivFormatedOIB>
    <izvorni_sadrzaj>SINIŠA NEKRETNINE društvo s ograničenom odgovornošću za promet nekretninama, OIB 51987313864</izvorni_sadrzaj>
    <derivirana_varijabla naziv="DomainObject.Predmet.ProtustrankaNazivFormatedOIB_1">SINIŠA NEKRETNINE društvo s ograničenom odgovornošću za promet nekretninama, OIB 51987313864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65297.47</izvorni_sadrzaj>
    <derivirana_varijabla naziv="DomainObject.Predmet.TrenutnaVrijednost_1">65297.47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SINIŠA NEKRETNINE društvo s ograničenom odgovornošću za promet nekretninama</item>
    </izvorni_sadrzaj>
    <derivirana_varijabla naziv="DomainObject.Predmet.ProtuStrankaListFormated_1">
      <item>SINIŠA NEKRETNINE društvo s ograničenom odgovornošću za promet nekretninama</item>
    </derivirana_varijabla>
  </DomainObject.Predmet.ProtuStrankaListFormated>
  <DomainObject.Predmet.ProtuStrankaListFormatedOIB>
    <izvorni_sadrzaj>
      <item>SINIŠA NEKRETNINE društvo s ograničenom odgovornošću za promet nekretninama, OIB 51987313864</item>
    </izvorni_sadrzaj>
    <derivirana_varijabla naziv="DomainObject.Predmet.ProtuStrankaListFormatedOIB_1">
      <item>SINIŠA NEKRETNINE društvo s ograničenom odgovornošću za promet nekretninama, OIB 51987313864</item>
    </derivirana_varijabla>
  </DomainObject.Predmet.ProtuStrankaListFormatedOIB>
  <DomainObject.Predmet.ProtuStrankaListFormatedWithAdress>
    <izvorni_sadrzaj>
      <item>SINIŠA NEKRETNINE društvo s ograničenom odgovornošću za promet nekretninama, Kralja Petra Krešimira IV 39, 21300 Makarska</item>
    </izvorni_sadrzaj>
    <derivirana_varijabla naziv="DomainObject.Predmet.ProtuStrankaListFormatedWithAdress_1">
      <item>SINIŠA NEKRETNINE društvo s ograničenom odgovornošću za promet nekretninama, Kralja Petra Krešimira IV 39, 21300 Makarska</item>
    </derivirana_varijabla>
  </DomainObject.Predmet.ProtuStrankaListFormatedWithAdress>
  <DomainObject.Predmet.ProtuStrankaListFormatedWithAdressOIB>
    <izvorni_sadrzaj>
      <item>SINIŠA NEKRETNINE društvo s ograničenom odgovornošću za promet nekretninama, OIB 51987313864, Kralja Petra Krešimira IV 39, 21300 Makarska</item>
    </izvorni_sadrzaj>
    <derivirana_varijabla naziv="DomainObject.Predmet.ProtuStrankaListFormatedWithAdressOIB_1">
      <item>SINIŠA NEKRETNINE društvo s ograničenom odgovornošću za promet nekretninama, OIB 51987313864, Kralja Petra Krešimira IV 39, 21300 Makarska</item>
    </derivirana_varijabla>
  </DomainObject.Predmet.ProtuStrankaListFormatedWithAdressOIB>
  <DomainObject.Predmet.ProtuStrankaListNazivFormated>
    <izvorni_sadrzaj>
      <item>SINIŠA NEKRETNINE društvo s ograničenom odgovornošću za promet nekretninama</item>
    </izvorni_sadrzaj>
    <derivirana_varijabla naziv="DomainObject.Predmet.ProtuStrankaListNazivFormated_1">
      <item>SINIŠA NEKRETNINE društvo s ograničenom odgovornošću za promet nekretninama</item>
    </derivirana_varijabla>
  </DomainObject.Predmet.ProtuStrankaListNazivFormated>
  <DomainObject.Predmet.ProtuStrankaListNazivFormatedOIB>
    <izvorni_sadrzaj>
      <item>SINIŠA NEKRETNINE društvo s ograničenom odgovornošću za promet nekretninama, OIB 51987313864</item>
    </izvorni_sadrzaj>
    <derivirana_varijabla naziv="DomainObject.Predmet.ProtuStrankaListNazivFormatedOIB_1">
      <item>SINIŠA NEKRETNINE društvo s ograničenom odgovornošću za promet nekretninama, OIB 51987313864</item>
    </derivirana_varijabla>
  </DomainObject.Predmet.ProtuStrankaListNazivFormatedOIB>
  <DomainObject.Predmet.OstaliListFormated>
    <izvorni_sadrzaj>
      <item>Siniša Bandur</item>
    </izvorni_sadrzaj>
    <derivirana_varijabla naziv="DomainObject.Predmet.OstaliListFormated_1">
      <item>Siniša Bandur</item>
    </derivirana_varijabla>
  </DomainObject.Predmet.OstaliListFormated>
  <DomainObject.Predmet.OstaliListFormatedOIB>
    <izvorni_sadrzaj>
      <item>Siniša Bandur, OIB 62014550213</item>
    </izvorni_sadrzaj>
    <derivirana_varijabla naziv="DomainObject.Predmet.OstaliListFormatedOIB_1">
      <item>Siniša Bandur, OIB 62014550213</item>
    </derivirana_varijabla>
  </DomainObject.Predmet.OstaliListFormatedOIB>
  <DomainObject.Predmet.OstaliListFormatedWithAdress>
    <izvorni_sadrzaj>
      <item>Siniša Bandur, Zadarska 77, 21300 Makarska</item>
    </izvorni_sadrzaj>
    <derivirana_varijabla naziv="DomainObject.Predmet.OstaliListFormatedWithAdress_1">
      <item>Siniša Bandur, Zadarska 77, 21300 Makarska</item>
    </derivirana_varijabla>
  </DomainObject.Predmet.OstaliListFormatedWithAdress>
  <DomainObject.Predmet.OstaliListFormatedWithAdressOIB>
    <izvorni_sadrzaj>
      <item>Siniša Bandur, OIB 62014550213, Zadarska 77, 21300 Makarska</item>
    </izvorni_sadrzaj>
    <derivirana_varijabla naziv="DomainObject.Predmet.OstaliListFormatedWithAdressOIB_1">
      <item>Siniša Bandur, OIB 62014550213, Zadarska 77, 21300 Makarska</item>
    </derivirana_varijabla>
  </DomainObject.Predmet.OstaliListFormatedWithAdressOIB>
  <DomainObject.Predmet.OstaliListNazivFormated>
    <izvorni_sadrzaj>
      <item>Siniša Bandur</item>
    </izvorni_sadrzaj>
    <derivirana_varijabla naziv="DomainObject.Predmet.OstaliListNazivFormated_1">
      <item>Siniša Bandur</item>
    </derivirana_varijabla>
  </DomainObject.Predmet.OstaliListNazivFormated>
  <DomainObject.Predmet.OstaliListNazivFormatedOIB>
    <izvorni_sadrzaj>
      <item>Siniša Bandur, OIB 62014550213</item>
    </izvorni_sadrzaj>
    <derivirana_varijabla naziv="DomainObject.Predmet.OstaliListNazivFormatedOIB_1">
      <item>Siniša Bandur, OIB 62014550213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SINIŠA NEKRETNINE društvo s ograničenom odgovornošću za promet nekretninama</izvorni_sadrzaj>
    <derivirana_varijabla naziv="DomainObject.Predmet.ProtustrankaIDrugi_1">SINIŠA NEKRETNINE društvo s ograničenom odgovornošću za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SINIŠA NEKRETNINE društvo s ograničenom odgovornošću za promet nekretninama, OIB 51987313864, Kralja Petra Krešimira IV 39, 21300 Makarska</izvorni_sadrzaj>
    <derivirana_varijabla naziv="DomainObject.Predmet.ProtustrankaIDrugiAdressOIB_1">SINIŠA NEKRETNINE društvo s ograničenom odgovornošću za promet nekretninama, OIB 51987313864, Kralja Petra Krešimira IV 39,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NEKRETNINE društvo s ograničenom odgovornošću za promet nekretninama</item>
      <item>FINANCIJSKA AGENCIJA, RC SPLIT</item>
      <item>Siniša Bandur</item>
    </izvorni_sadrzaj>
    <derivirana_varijabla naziv="DomainObject.Predmet.SudioniciListNaziv_1">
      <item>SINIŠA NEKRETNINE društvo s ograničenom odgovornošću za promet nekretninama</item>
      <item>FINANCIJSKA AGENCIJA, RC SPLIT</item>
      <item>Siniša Bandur</item>
    </derivirana_varijabla>
  </DomainObject.Predmet.SudioniciListNaziv>
  <DomainObject.Predmet.SudioniciListAdressOIB>
    <izvorni_sadrzaj>
      <item>SINIŠA NEKRETNINE društvo s ograničenom odgovornošću za promet nekretninama, OIB 51987313864, Kralja Petra Krešimira IV 39,21300 Makarska</item>
      <item>FINANCIJSKA AGENCIJA, RC SPLIT, OIB 85821130368, Mažuranićevo šetalište 24 b,21000 Split</item>
      <item>Siniša Bandur, OIB 62014550213, Zadarska 77,21300 Makarska</item>
    </izvorni_sadrzaj>
    <derivirana_varijabla naziv="DomainObject.Predmet.SudioniciListAdressOIB_1">
      <item>SINIŠA NEKRETNINE društvo s ograničenom odgovornošću za promet nekretninama, OIB 51987313864, Kralja Petra Krešimira IV 39,21300 Makarska</item>
      <item>FINANCIJSKA AGENCIJA, RC SPLIT, OIB 85821130368, Mažuranićevo šetalište 24 b,21000 Split</item>
      <item>Siniša Bandur, OIB 62014550213, Zadarska 77,21300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51987313864</item>
      <item>, OIB 85821130368</item>
      <item>, OIB 62014550213</item>
    </izvorni_sadrzaj>
    <derivirana_varijabla naziv="DomainObject.Predmet.SudioniciListNazivOIB_1">
      <item>, OIB 51987313864</item>
      <item>, OIB 85821130368</item>
      <item>, OIB 62014550213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3609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2017-11-29T12:35:00Z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2017-11-29T12:51:00Z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