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499fe" w14:paraId="c4499fe" w:rsidRDefault="001009DA" w:rsidP="001009DA" w:rsidR="001009DA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009DA" w:rsidP="001009DA" w:rsidR="001009DA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1009DA" w:rsidP="001009DA" w:rsidR="001009D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1009DA" w:rsidP="001009DA" w:rsidR="001009D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1009DA" w:rsidP="001009DA" w:rsidR="001009DA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1009DA" w:rsidP="001009DA" w:rsidR="001009DA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1009DA" w:rsidP="001009DA" w:rsidR="001009DA" w:rsidRPr="005D578C">
      <w:pPr>
        <w:jc w:val="center"/>
        <w:rPr>
          <w:rFonts w:cs="Times New Roman" w:eastAsia="Times New Roman"/>
          <w:szCs w:val="24"/>
        </w:rPr>
      </w:pPr>
    </w:p>
    <w:p w:rsidRDefault="001009DA" w:rsidP="001009DA" w:rsidR="001009D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1009DA" w:rsidP="001009DA" w:rsidR="001009DA" w:rsidRPr="005D578C">
      <w:pPr>
        <w:rPr>
          <w:rFonts w:cs="Times New Roman" w:eastAsia="Times New Roman"/>
          <w:szCs w:val="24"/>
        </w:rPr>
      </w:pPr>
    </w:p>
    <w:p w:rsidRDefault="001009DA" w:rsidP="001009DA" w:rsidR="001009DA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Damiru Rabaru</w:t>
      </w:r>
      <w:r w:rsidRPr="005D578C">
        <w:rPr>
          <w:rFonts w:cs="Times New Roman" w:eastAsia="Times New Roman"/>
          <w:szCs w:val="24"/>
        </w:rPr>
        <w:t>,</w:t>
      </w:r>
      <w:r w:rsidR="00027CAC" w:rsidRPr="00027CAC">
        <w:rPr>
          <w:i/>
          <w:iCs/>
        </w:rPr>
        <w:t xml:space="preserve"> </w:t>
      </w:r>
      <w:r w:rsidR="00027CAC" w:rsidRPr="00027CAC">
        <w:rPr>
          <w:iCs/>
        </w:rPr>
        <w:t>na temelju prijedloga sudske savjetnice Mihaele Kaligari,</w:t>
      </w:r>
      <w:r w:rsidRPr="00027CAC">
        <w:t xml:space="preserve"> </w:t>
      </w:r>
      <w:r w:rsidRPr="00027CAC">
        <w:rPr>
          <w:rFonts w:cs="Times New Roman" w:eastAsia="Times New Roman"/>
          <w:szCs w:val="24"/>
        </w:rPr>
        <w:t>u postupku provedbe skraćenog stečajnog postupka nad pravnom</w:t>
      </w:r>
      <w:r w:rsidRPr="005D578C">
        <w:rPr>
          <w:rFonts w:cs="Times New Roman" w:eastAsia="Times New Roman"/>
          <w:szCs w:val="24"/>
        </w:rPr>
        <w:t xml:space="preserve"> osobom (dužnikom)</w:t>
      </w:r>
      <w:r>
        <w:rPr>
          <w:rFonts w:cs="Times New Roman" w:eastAsia="Times New Roman"/>
          <w:szCs w:val="24"/>
        </w:rPr>
        <w:t xml:space="preserve"> INSPIRACIJA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Pula, Mletačka 12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46085215160, MBS 040306982,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C85C31">
        <w:rPr>
          <w:rFonts w:cs="Times New Roman" w:eastAsia="Times New Roman"/>
          <w:szCs w:val="24"/>
        </w:rPr>
        <w:t>2</w:t>
      </w:r>
      <w:r>
        <w:rPr>
          <w:rFonts w:cs="Times New Roman" w:eastAsia="Times New Roman"/>
          <w:szCs w:val="24"/>
        </w:rPr>
        <w:t xml:space="preserve">1. </w:t>
      </w:r>
      <w:r w:rsidR="00C85C31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2016.</w:t>
      </w:r>
    </w:p>
    <w:p w:rsidRDefault="001009DA" w:rsidP="001009DA" w:rsidR="001009DA" w:rsidRPr="005D578C">
      <w:pPr>
        <w:rPr>
          <w:rFonts w:cs="Times New Roman" w:eastAsia="Times New Roman"/>
          <w:szCs w:val="24"/>
        </w:rPr>
      </w:pPr>
    </w:p>
    <w:p w:rsidRDefault="001009DA" w:rsidP="001009DA" w:rsidR="001009D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1009DA" w:rsidP="001009DA" w:rsidR="001009DA" w:rsidRPr="005D578C">
      <w:pPr>
        <w:rPr>
          <w:rFonts w:cs="Times New Roman" w:eastAsia="Times New Roman"/>
          <w:szCs w:val="24"/>
        </w:rPr>
      </w:pPr>
    </w:p>
    <w:p w:rsidRDefault="001009DA" w:rsidP="001009DA" w:rsidR="001009DA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INSPIRACIJA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Pula, Mletačka 12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46085215160, MBS 040306982.</w:t>
      </w:r>
    </w:p>
    <w:p w:rsidRDefault="001009DA" w:rsidP="001009DA" w:rsidR="001009DA" w:rsidRPr="005D578C">
      <w:pPr>
        <w:rPr>
          <w:rFonts w:cs="Times New Roman" w:eastAsia="Times New Roman"/>
          <w:szCs w:val="24"/>
        </w:rPr>
      </w:pPr>
    </w:p>
    <w:p w:rsidRDefault="001009DA" w:rsidP="001009DA" w:rsidR="001009DA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1009DA">
        <w:rPr>
          <w:rFonts w:cs="Times New Roman" w:eastAsia="Times New Roman"/>
          <w:szCs w:val="20"/>
        </w:rPr>
        <w:t>Jelenko Lehki iz Zagreba, Pavla Hatza 10, OIB 96068307857</w:t>
      </w:r>
      <w:r>
        <w:rPr>
          <w:rFonts w:cs="Times New Roman" w:eastAsia="Times New Roman"/>
          <w:szCs w:val="20"/>
        </w:rPr>
        <w:t>.</w:t>
      </w:r>
    </w:p>
    <w:p w:rsidRDefault="001009DA" w:rsidP="001009DA" w:rsidR="001009DA">
      <w:pPr>
        <w:rPr>
          <w:rFonts w:cs="Times New Roman" w:eastAsia="Times New Roman"/>
          <w:szCs w:val="20"/>
        </w:rPr>
      </w:pPr>
    </w:p>
    <w:p w:rsidRDefault="001009DA" w:rsidP="001009DA" w:rsidR="001009D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INSPIRACIJA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Pula, Mletačka 12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46085215160, MBS 040306982.</w:t>
      </w:r>
    </w:p>
    <w:p w:rsidRDefault="001009DA" w:rsidP="001009DA" w:rsidR="001009DA">
      <w:pPr>
        <w:ind w:firstLine="709"/>
        <w:rPr>
          <w:rFonts w:cs="Times New Roman" w:eastAsia="Times New Roman"/>
          <w:szCs w:val="24"/>
        </w:rPr>
      </w:pPr>
    </w:p>
    <w:p w:rsidRDefault="001009DA" w:rsidP="001009DA" w:rsidR="001009D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INSPIRACIJA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Pula, Mletačka 12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46085215160, MBS 040306982.</w:t>
      </w:r>
    </w:p>
    <w:p w:rsidRDefault="001009DA" w:rsidP="001009DA" w:rsidR="001009DA">
      <w:pPr>
        <w:rPr>
          <w:rFonts w:cs="Times New Roman" w:eastAsia="Times New Roman"/>
          <w:szCs w:val="24"/>
        </w:rPr>
      </w:pPr>
    </w:p>
    <w:p w:rsidRDefault="001009DA" w:rsidP="001009DA" w:rsidR="001009DA" w:rsidRPr="005D578C">
      <w:pPr>
        <w:rPr>
          <w:rFonts w:cs="Times New Roman" w:eastAsia="Times New Roman"/>
          <w:szCs w:val="24"/>
        </w:rPr>
      </w:pPr>
    </w:p>
    <w:p w:rsidRDefault="001009DA" w:rsidP="001009DA" w:rsidR="001009DA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1009DA" w:rsidP="001009DA" w:rsidR="001009DA">
      <w:pPr>
        <w:ind w:firstLine="708"/>
        <w:rPr>
          <w:rFonts w:cs="Times New Roman" w:eastAsia="Times New Roman"/>
          <w:szCs w:val="24"/>
        </w:rPr>
      </w:pPr>
    </w:p>
    <w:p w:rsidRDefault="001009DA" w:rsidP="001009DA" w:rsidR="001009D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INSPIRACIJA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 xml:space="preserve">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20.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St-23/2016-3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1009DA" w:rsidP="001009DA" w:rsidR="001009DA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</w:t>
      </w:r>
      <w:r>
        <w:rPr>
          <w:rFonts w:cs="Times New Roman" w:eastAsia="Times New Roman"/>
          <w:szCs w:val="24"/>
        </w:rPr>
        <w:t xml:space="preserve">ovog </w:t>
      </w:r>
      <w:r w:rsidRPr="00D649EA">
        <w:rPr>
          <w:rFonts w:cs="Times New Roman" w:eastAsia="Times New Roman"/>
          <w:szCs w:val="24"/>
        </w:rPr>
        <w:t>rješenja.</w:t>
      </w:r>
    </w:p>
    <w:p w:rsidRDefault="001009DA" w:rsidP="001009DA" w:rsidR="001009DA" w:rsidRPr="005D578C">
      <w:pPr>
        <w:rPr>
          <w:rFonts w:cs="Times New Roman" w:eastAsia="Times New Roman"/>
          <w:szCs w:val="24"/>
        </w:rPr>
      </w:pPr>
    </w:p>
    <w:p w:rsidRDefault="001009DA" w:rsidP="001009DA" w:rsidR="001009D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C85C31">
        <w:rPr>
          <w:rFonts w:cs="Times New Roman" w:eastAsia="Times New Roman"/>
          <w:szCs w:val="24"/>
        </w:rPr>
        <w:t>2</w:t>
      </w:r>
      <w:r>
        <w:rPr>
          <w:rFonts w:cs="Times New Roman" w:eastAsia="Times New Roman"/>
          <w:szCs w:val="24"/>
        </w:rPr>
        <w:t xml:space="preserve">1. </w:t>
      </w:r>
      <w:r w:rsidR="00C85C31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1009DA" w:rsidP="001009DA" w:rsidR="001009DA">
      <w:pPr>
        <w:rPr>
          <w:rFonts w:cs="Times New Roman" w:eastAsia="Times New Roman"/>
          <w:szCs w:val="24"/>
        </w:rPr>
      </w:pPr>
    </w:p>
    <w:p w:rsidRDefault="001009DA" w:rsidP="001009DA" w:rsidR="001009DA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1009DA" w:rsidP="001009DA" w:rsidR="001009DA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</w:p>
    <w:p w:rsidRDefault="001009DA" w:rsidP="001009DA" w:rsidR="001009DA">
      <w:pPr>
        <w:jc w:val="left"/>
        <w:rPr>
          <w:rFonts w:cs="Times New Roman" w:eastAsia="Times New Roman"/>
          <w:szCs w:val="24"/>
        </w:rPr>
      </w:pPr>
    </w:p>
    <w:p w:rsidRDefault="001009DA" w:rsidP="001009DA" w:rsidR="001009DA" w:rsidRPr="005D578C">
      <w:pPr>
        <w:jc w:val="left"/>
        <w:rPr>
          <w:rFonts w:cs="Times New Roman" w:eastAsia="Times New Roman"/>
          <w:szCs w:val="24"/>
        </w:rPr>
      </w:pPr>
    </w:p>
    <w:p w:rsidRDefault="001009DA" w:rsidP="001009DA" w:rsidR="001009DA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403F53" w:rsidP="009B1845" w:rsidR="009B1845" w:rsidRPr="009B1845">
      <w:r>
        <w:tab/>
      </w:r>
      <w:r w:rsidR="009B1845">
        <w:t xml:space="preserve"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</w:t>
      </w:r>
      <w:r w:rsidR="009B1845" w:rsidRPr="009B1845">
        <w:t>odlučuje sudac pojedinac ovog suda.</w:t>
      </w:r>
    </w:p>
    <w:p w:rsidRDefault="001009DA" w:rsidP="001009DA" w:rsidR="001009DA" w:rsidRPr="009B1845">
      <w:pPr>
        <w:rPr>
          <w:rFonts w:cs="Times New Roman" w:eastAsia="Times New Roman"/>
          <w:szCs w:val="24"/>
        </w:rPr>
      </w:pPr>
      <w:r w:rsidRPr="009B1845"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1009DA" w:rsidP="001009DA" w:rsidR="001009DA">
      <w:pPr>
        <w:rPr>
          <w:rFonts w:cs="Times New Roman" w:eastAsia="Times New Roman"/>
          <w:szCs w:val="24"/>
        </w:rPr>
      </w:pPr>
    </w:p>
    <w:p w:rsidRDefault="001009DA" w:rsidP="001009DA" w:rsidR="001009DA" w:rsidRPr="005D578C">
      <w:pPr>
        <w:rPr>
          <w:rFonts w:cs="Times New Roman" w:eastAsia="Times New Roman"/>
          <w:szCs w:val="24"/>
        </w:rPr>
      </w:pPr>
    </w:p>
    <w:p w:rsidRDefault="001009DA" w:rsidP="001009DA" w:rsidR="001009DA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1009DA" w:rsidP="001009DA" w:rsidR="001009D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1009DA" w:rsidP="001009DA" w:rsidR="001009D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INSPIRACIJA </w:t>
      </w:r>
      <w:r w:rsidRPr="00F10AAD">
        <w:rPr>
          <w:rFonts w:cs="Times New Roman" w:eastAsia="Times New Roman"/>
          <w:szCs w:val="24"/>
        </w:rPr>
        <w:t xml:space="preserve">d. o. o. </w:t>
      </w:r>
      <w:r>
        <w:rPr>
          <w:rFonts w:cs="Times New Roman" w:eastAsia="Times New Roman"/>
          <w:szCs w:val="24"/>
        </w:rPr>
        <w:t>Pula, Mletačka 12</w:t>
      </w:r>
      <w:r w:rsidRPr="00F10AAD">
        <w:rPr>
          <w:rFonts w:cs="Times New Roman" w:eastAsia="Times New Roman"/>
          <w:szCs w:val="24"/>
        </w:rPr>
        <w:t xml:space="preserve">, </w:t>
      </w:r>
    </w:p>
    <w:p w:rsidRDefault="001009DA" w:rsidP="001009DA" w:rsidR="001009D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Kristina Bulešić, Pula, Carlijeva 38,</w:t>
      </w:r>
    </w:p>
    <w:p w:rsidRDefault="001009DA" w:rsidP="001009DA" w:rsidR="001009DA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1009DA" w:rsidP="001009DA" w:rsidR="001009D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1009DA" w:rsidP="001009DA" w:rsidR="001009DA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Jelenko Lehki, Zagreb, Pavla Hatza 10, </w:t>
      </w:r>
    </w:p>
    <w:p w:rsidRDefault="001009DA" w:rsidP="001009DA" w:rsidR="001009DA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1009DA" w:rsidP="001009DA" w:rsidR="001009D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1009DA" w:rsidP="001009DA" w:rsidR="001009D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1009DA" w:rsidP="001009DA" w:rsidR="001009DA"/>
    <w:p w:rsidRDefault="001009DA" w:rsidP="001009DA" w:rsidR="001009DA"/>
    <w:p w:rsidRDefault="001009DA" w:rsidP="001009DA" w:rsidR="001009DA"/>
    <w:p w:rsidRDefault="001009DA" w:rsidP="001009DA" w:rsidR="001009DA"/>
    <w:p w:rsidRDefault="001009DA" w:rsidP="001009DA" w:rsidR="001009DA"/>
    <w:p w:rsidRDefault="001009DA" w:rsidP="001009DA" w:rsidR="001009DA"/>
    <w:p w:rsidRDefault="001009DA" w:rsidP="001009DA" w:rsidR="001009DA"/>
    <w:p w:rsidRDefault="001009DA" w:rsidP="001009DA" w:rsidR="001009DA"/>
    <w:p w:rsidRDefault="001009DA" w:rsidP="001009DA" w:rsidR="001009DA"/>
    <w:p w:rsidRDefault="001009DA" w:rsidP="001009DA" w:rsidR="001009DA"/>
    <w:p w:rsidRDefault="001009DA" w:rsidP="001009DA" w:rsidR="001009DA"/>
    <w:p w:rsidRDefault="001009DA" w:rsidP="001009DA" w:rsidR="001009DA"/>
    <w:p w:rsidRDefault="001009DA" w:rsidP="001009DA" w:rsidR="001009DA"/>
    <w:p w:rsidRDefault="001009DA" w:rsidP="001009DA" w:rsidR="001009DA"/>
    <w:p w:rsidRDefault="004F5027" w:rsidR="004F5027"/>
    <w:sectPr w:rsidSect="009B09DD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9DA" w:rsidP="001009DA" w:rsidR="001009DA">
      <w:r>
        <w:separator/>
      </w:r>
    </w:p>
  </w:endnote>
  <w:endnote w:id="0" w:type="continuationSeparator">
    <w:p w:rsidRDefault="001009DA" w:rsidP="001009DA" w:rsidR="001009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9DA" w:rsidP="001009DA" w:rsidR="001009DA">
      <w:r>
        <w:separator/>
      </w:r>
    </w:p>
  </w:footnote>
  <w:footnote w:id="0" w:type="continuationSeparator">
    <w:p w:rsidRDefault="001009DA" w:rsidP="001009DA" w:rsidR="001009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09DA" w:rsidP="009B09DD" w:rsidR="009B09D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815BA3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St-23/2016-5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09DA" w:rsidP="009B09DD" w:rsidR="009B09DD" w:rsidRPr="00A074C3">
    <w:pPr>
      <w:pStyle w:val="Zaglavlje"/>
      <w:jc w:val="right"/>
      <w:rPr>
        <w:szCs w:val="24"/>
      </w:rPr>
    </w:pPr>
    <w:r>
      <w:rPr>
        <w:szCs w:val="24"/>
      </w:rPr>
      <w:t>1 St-23/2016-5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0615"/>
    <w:rsid w:val="00027CAC"/>
    <w:rsid w:val="001009DA"/>
    <w:rsid w:val="00403F53"/>
    <w:rsid w:val="004F0615"/>
    <w:rsid w:val="004F5027"/>
    <w:rsid w:val="00644DC8"/>
    <w:rsid w:val="00815BA3"/>
    <w:rsid w:val="009B1845"/>
    <w:rsid w:val="00C85C31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009DA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009D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1009DA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09D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09DA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009D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009DA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15B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5BA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15BA3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15BA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15BA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009DA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009D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1009DA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09D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09DA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009D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009DA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15B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5BA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15BA3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15BA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15BA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31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2016.</izvorni_sadrzaj>
    <derivirana_varijabla naziv="DomainObject.Predmet.DatumOsnivanja_1">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St-23/2016</izvorni_sadrzaj>
    <derivirana_varijabla naziv="DomainObject.Predmet.OznakaBroj_1">St-23/2016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INSPIRACIJA d.o.o. PULA</izvorni_sadrzaj>
    <derivirana_varijabla naziv="DomainObject.Predmet.ProtustrankaFormated_1">  INSPIRACIJA d.o.o. PULA</derivirana_varijabla>
  </DomainObject.Predmet.ProtustrankaFormated>
  <DomainObject.Predmet.ProtustrankaFormatedOIB>
    <izvorni_sadrzaj>  INSPIRACIJA d.o.o. PULA, OIB 46085215160</izvorni_sadrzaj>
    <derivirana_varijabla naziv="DomainObject.Predmet.ProtustrankaFormatedOIB_1">  INSPIRACIJA d.o.o. PULA, OIB 46085215160</derivirana_varijabla>
  </DomainObject.Predmet.ProtustrankaFormatedOIB>
  <DomainObject.Predmet.ProtustrankaFormatedWithAdress>
    <izvorni_sadrzaj> INSPIRACIJA d.o.o. PULA, Mletačka 12, 52100 Pula</izvorni_sadrzaj>
    <derivirana_varijabla naziv="DomainObject.Predmet.ProtustrankaFormatedWithAdress_1"> INSPIRACIJA d.o.o. PULA, Mletačka 12, 52100 Pula</derivirana_varijabla>
  </DomainObject.Predmet.ProtustrankaFormatedWithAdress>
  <DomainObject.Predmet.ProtustrankaFormatedWithAdressOIB>
    <izvorni_sadrzaj> INSPIRACIJA d.o.o. PULA, OIB 46085215160, Mletačka 12, 52100 Pula</izvorni_sadrzaj>
    <derivirana_varijabla naziv="DomainObject.Predmet.ProtustrankaFormatedWithAdressOIB_1"> INSPIRACIJA d.o.o. PULA, OIB 46085215160, Mletačka 12, 52100 Pula</derivirana_varijabla>
  </DomainObject.Predmet.ProtustrankaFormatedWithAdressOIB>
  <DomainObject.Predmet.ProtustrankaWithAdress>
    <izvorni_sadrzaj>INSPIRACIJA d.o.o. PULA Mletačka 12, 52100 Pula</izvorni_sadrzaj>
    <derivirana_varijabla naziv="DomainObject.Predmet.ProtustrankaWithAdress_1">INSPIRACIJA d.o.o. PULA Mletačka 12, 52100 Pula</derivirana_varijabla>
  </DomainObject.Predmet.ProtustrankaWithAdress>
  <DomainObject.Predmet.ProtustrankaWithAdressOIB>
    <izvorni_sadrzaj>INSPIRACIJA d.o.o. PULA, OIB 46085215160, Mletačka 12, 52100 Pula</izvorni_sadrzaj>
    <derivirana_varijabla naziv="DomainObject.Predmet.ProtustrankaWithAdressOIB_1">INSPIRACIJA d.o.o. PULA, OIB 46085215160, Mletačka 12, 52100 Pula</derivirana_varijabla>
  </DomainObject.Predmet.ProtustrankaWithAdressOIB>
  <DomainObject.Predmet.ProtustrankaNazivFormated>
    <izvorni_sadrzaj>INSPIRACIJA d.o.o. PULA</izvorni_sadrzaj>
    <derivirana_varijabla naziv="DomainObject.Predmet.ProtustrankaNazivFormated_1">INSPIRACIJA d.o.o. PULA</derivirana_varijabla>
  </DomainObject.Predmet.ProtustrankaNazivFormated>
  <DomainObject.Predmet.ProtustrankaNazivFormatedOIB>
    <izvorni_sadrzaj>INSPIRACIJA d.o.o. PULA, OIB 46085215160</izvorni_sadrzaj>
    <derivirana_varijabla naziv="DomainObject.Predmet.ProtustrankaNazivFormatedOIB_1">INSPIRACIJA d.o.o. PULA, OIB 46085215160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9048.45</izvorni_sadrzaj>
    <derivirana_varijabla naziv="DomainObject.Predmet.TrenutnaVrijednost_1">9048.45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INSPIRACIJA d.o.o. PULA</item>
    </izvorni_sadrzaj>
    <derivirana_varijabla naziv="DomainObject.Predmet.ProtuStrankaListFormated_1">
      <item>INSPIRACIJA d.o.o. PULA</item>
    </derivirana_varijabla>
  </DomainObject.Predmet.ProtuStrankaListFormated>
  <DomainObject.Predmet.ProtuStrankaListFormatedOIB>
    <izvorni_sadrzaj>
      <item>INSPIRACIJA d.o.o. PULA, OIB 46085215160</item>
    </izvorni_sadrzaj>
    <derivirana_varijabla naziv="DomainObject.Predmet.ProtuStrankaListFormatedOIB_1">
      <item>INSPIRACIJA d.o.o. PULA, OIB 46085215160</item>
    </derivirana_varijabla>
  </DomainObject.Predmet.ProtuStrankaListFormatedOIB>
  <DomainObject.Predmet.ProtuStrankaListFormatedWithAdress>
    <izvorni_sadrzaj>
      <item>INSPIRACIJA d.o.o. PULA, Mletačka 12, 52100 Pula</item>
    </izvorni_sadrzaj>
    <derivirana_varijabla naziv="DomainObject.Predmet.ProtuStrankaListFormatedWithAdress_1">
      <item>INSPIRACIJA d.o.o. PULA, Mletačka 12, 52100 Pula</item>
    </derivirana_varijabla>
  </DomainObject.Predmet.ProtuStrankaListFormatedWithAdress>
  <DomainObject.Predmet.ProtuStrankaListFormatedWithAdressOIB>
    <izvorni_sadrzaj>
      <item>INSPIRACIJA d.o.o. PULA, OIB 46085215160, Mletačka 12, 52100 Pula</item>
    </izvorni_sadrzaj>
    <derivirana_varijabla naziv="DomainObject.Predmet.ProtuStrankaListFormatedWithAdressOIB_1">
      <item>INSPIRACIJA d.o.o. PULA, OIB 46085215160, Mletačka 12, 52100 Pula</item>
    </derivirana_varijabla>
  </DomainObject.Predmet.ProtuStrankaListFormatedWithAdressOIB>
  <DomainObject.Predmet.ProtuStrankaListNazivFormated>
    <izvorni_sadrzaj>
      <item>INSPIRACIJA d.o.o. PULA</item>
    </izvorni_sadrzaj>
    <derivirana_varijabla naziv="DomainObject.Predmet.ProtuStrankaListNazivFormated_1">
      <item>INSPIRACIJA d.o.o. PULA</item>
    </derivirana_varijabla>
  </DomainObject.Predmet.ProtuStrankaListNazivFormated>
  <DomainObject.Predmet.ProtuStrankaListNazivFormatedOIB>
    <izvorni_sadrzaj>
      <item>INSPIRACIJA d.o.o. PULA, OIB 46085215160</item>
    </izvorni_sadrzaj>
    <derivirana_varijabla naziv="DomainObject.Predmet.ProtuStrankaListNazivFormatedOIB_1">
      <item>INSPIRACIJA d.o.o. PULA, OIB 46085215160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INSPIRACIJA d.o.o. PULA</izvorni_sadrzaj>
    <derivirana_varijabla naziv="DomainObject.Predmet.ProtustrankaIDrugi_1">INSPIRACIJA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INSPIRACIJA d.o.o. PULA, OIB 46085215160, Mletačka 12, 52100 Pula</izvorni_sadrzaj>
    <derivirana_varijabla naziv="DomainObject.Predmet.ProtustrankaIDrugiAdressOIB_1">INSPIRACIJA d.o.o. PULA, OIB 46085215160, Mletačka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INSPIRACIJA d.o.o. PULA</item>
    </izvorni_sadrzaj>
    <derivirana_varijabla naziv="DomainObject.Predmet.SudioniciListNaziv_1">
      <item>FINANCIJSKA AGENCIJA, RC RIJEKA, PODRUŽNICA PULA, PULA</item>
      <item>INSPIRACIJA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INSPIRACIJA d.o.o. PULA, OIB 46085215160, Mletačka 12,52100 Pula</item>
    </izvorni_sadrzaj>
    <derivirana_varijabla naziv="DomainObject.Predmet.SudioniciListAdressOIB_1">
      <item>FINANCIJSKA AGENCIJA, RC RIJEKA, PODRUŽNICA PULA, PULA, OIB 85821130368, Ulica grada Vukovara 70,10000 Zagreb</item>
      <item>INSPIRACIJA d.o.o. PULA, OIB 46085215160, Mletačka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46085215160</item>
    </izvorni_sadrzaj>
    <derivirana_varijabla naziv="DomainObject.Predmet.SudioniciListNazivOIB_1">
      <item>, OIB 85821130368</item>
      <item>, OIB 46085215160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601</properties:Words>
  <properties:Characters>3216</properties:Characters>
  <properties:Lines>93</properties:Lines>
  <properties:Paragraphs>30</properties:Paragraphs>
  <properties:TotalTime>236</properties:TotalTime>
  <properties:ScaleCrop>false</properties:ScaleCrop>
  <properties:LinksUpToDate>false</properties:LinksUpToDate>
  <properties:CharactersWithSpaces>3841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2016-03-24T12:09:00Z</dcterms:created>
  <dc:creator>Mihaela Kaligari</dc:creator>
  <dc:description/>
  <cp:keywords/>
  <cp:lastModifiedBy>Lorena Paris Aničić</cp:lastModifiedBy>
  <cp:lastPrinted>2016-04-21T11:18:00Z</cp:lastPrinted>
  <dcterms:modified xmlns:xsi="http://www.w3.org/2001/XMLSchema-instance" xsi:type="dcterms:W3CDTF">2016-04-21T11:33:00Z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