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9176" w14:paraId="ee99176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772F78">
        <w:rPr>
          <w:szCs w:val="24"/>
          <w:lang w:val="hr-HR"/>
        </w:rPr>
        <w:t>86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772F78">
        <w:rPr>
          <w:szCs w:val="24"/>
          <w:lang w:val="hr-HR"/>
        </w:rPr>
        <w:t>4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772F78">
        <w:rPr>
          <w:lang w:val="hr-HR"/>
        </w:rPr>
        <w:t>RICA društvo s ograničenom odgovornošću za trgovinu, proizvodnju i usluge, Lozan, Ive Marinkovića 51, MBS: 010072054, OIB: 02922129548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1F2C39">
        <w:rPr>
          <w:lang w:val="hr-HR"/>
        </w:rPr>
        <w:t>24</w:t>
      </w:r>
      <w:r w:rsidR="00230207">
        <w:rPr>
          <w:lang w:val="hr-HR"/>
        </w:rPr>
        <w:t xml:space="preserve">. </w:t>
      </w:r>
      <w:r w:rsidR="00811B13">
        <w:rPr>
          <w:lang w:val="hr-HR"/>
        </w:rPr>
        <w:t>ožujka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772F78">
        <w:rPr>
          <w:lang w:val="hr-HR"/>
        </w:rPr>
        <w:t>RICA društvo s ograničenom odgovornošću za trgovinu, proizvodnju i usluge, Lozan, Ive Marinkovića 51, MBS: 010072054, OIB: 02922129548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772F78">
        <w:rPr>
          <w:szCs w:val="24"/>
          <w:lang w:val="hr-HR"/>
        </w:rPr>
        <w:t>DAVID JAKOVLJEVIĆ</w:t>
      </w:r>
      <w:r w:rsidR="009018C2">
        <w:rPr>
          <w:szCs w:val="24"/>
          <w:lang w:val="hr-HR"/>
        </w:rPr>
        <w:t xml:space="preserve">, </w:t>
      </w:r>
      <w:r w:rsidR="00772F78">
        <w:rPr>
          <w:szCs w:val="24"/>
          <w:lang w:val="hr-HR"/>
        </w:rPr>
        <w:t>Sesvete</w:t>
      </w:r>
      <w:r w:rsidR="009018C2">
        <w:rPr>
          <w:szCs w:val="24"/>
          <w:lang w:val="hr-HR"/>
        </w:rPr>
        <w:t xml:space="preserve">, </w:t>
      </w:r>
      <w:r w:rsidR="00772F78">
        <w:rPr>
          <w:szCs w:val="24"/>
          <w:lang w:val="hr-HR"/>
        </w:rPr>
        <w:t>Kašinska 7</w:t>
      </w:r>
      <w:r w:rsidR="009018C2">
        <w:rPr>
          <w:szCs w:val="24"/>
          <w:lang w:val="hr-HR"/>
        </w:rPr>
        <w:t xml:space="preserve">, OIB: </w:t>
      </w:r>
      <w:r w:rsidR="00772F78">
        <w:rPr>
          <w:szCs w:val="24"/>
          <w:lang w:val="hr-HR"/>
        </w:rPr>
        <w:t>63014812654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8F6F4D">
        <w:rPr>
          <w:lang w:val="hr-HR"/>
        </w:rPr>
        <w:t xml:space="preserve"> </w:t>
      </w:r>
      <w:r w:rsidR="00772F78">
        <w:rPr>
          <w:lang w:val="hr-HR"/>
        </w:rPr>
        <w:t>RICA društvo s ograničenom odgovornošću za trgovinu, proizvodnju i usluge, Lozan, Ive Marinkovića 51, MBS: 010072054, OIB: 02922129548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1F2C39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11B13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72F7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72F78">
        <w:rPr>
          <w:rFonts w:cs="Times New Roman" w:eastAsia="Times New Roman" w:hAnsi="Times New Roman" w:ascii="Times New Roman"/>
          <w:sz w:val="24"/>
          <w:szCs w:val="24"/>
          <w:lang w:eastAsia="hr-HR"/>
        </w:rPr>
        <w:t>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772F78">
        <w:rPr>
          <w:szCs w:val="24"/>
          <w:lang w:val="hr-HR"/>
        </w:rPr>
        <w:t>86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F2C39">
        <w:rPr>
          <w:szCs w:val="24"/>
          <w:lang w:val="hr-HR"/>
        </w:rPr>
        <w:t>01</w:t>
      </w:r>
      <w:r w:rsidR="009018C2">
        <w:rPr>
          <w:szCs w:val="24"/>
          <w:lang w:val="hr-HR"/>
        </w:rPr>
        <w:t xml:space="preserve">. </w:t>
      </w:r>
      <w:r w:rsidR="001F2C39">
        <w:rPr>
          <w:szCs w:val="24"/>
          <w:lang w:val="hr-HR"/>
        </w:rPr>
        <w:t>veljače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1F2C39">
        <w:rPr>
          <w:szCs w:val="24"/>
          <w:lang w:val="hr-HR"/>
        </w:rPr>
        <w:t>24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811B13">
        <w:rPr>
          <w:szCs w:val="24"/>
          <w:lang w:val="hr-HR"/>
        </w:rPr>
        <w:t>ožujka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D0C86">
        <w:rPr>
          <w:szCs w:val="24"/>
          <w:lang w:val="hr-HR"/>
        </w:rPr>
        <w:t>24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811B13">
        <w:rPr>
          <w:szCs w:val="24"/>
          <w:lang w:val="hr-HR"/>
        </w:rPr>
        <w:t>3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F86" w:rsidR="00C17F86">
      <w:r>
        <w:separator/>
      </w:r>
    </w:p>
  </w:endnote>
  <w:endnote w:id="0" w:type="continuationSeparator">
    <w:p w:rsidRDefault="00C17F86" w:rsidR="00C17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F86" w:rsidR="00C17F86">
      <w:r>
        <w:separator/>
      </w:r>
    </w:p>
  </w:footnote>
  <w:footnote w:id="0" w:type="continuationSeparator">
    <w:p w:rsidRDefault="00C17F86" w:rsidR="00C17F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A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772F78">
      <w:t>86</w:t>
    </w:r>
    <w:r w:rsidR="00864F33">
      <w:t>/201</w:t>
    </w:r>
    <w:r w:rsidR="008F6F4D">
      <w:t>6</w:t>
    </w:r>
    <w:r w:rsidR="00864F33">
      <w:t>-</w:t>
    </w:r>
    <w:r w:rsidR="00772F78">
      <w:t>4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30207"/>
    <w:rsid w:val="002434C0"/>
    <w:rsid w:val="002554EA"/>
    <w:rsid w:val="00271286"/>
    <w:rsid w:val="002733CA"/>
    <w:rsid w:val="002C09EB"/>
    <w:rsid w:val="002D0C86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72F78"/>
    <w:rsid w:val="007A0BFE"/>
    <w:rsid w:val="007A44AA"/>
    <w:rsid w:val="007D6BE1"/>
    <w:rsid w:val="007E4C30"/>
    <w:rsid w:val="007F06DD"/>
    <w:rsid w:val="007F5918"/>
    <w:rsid w:val="007F6517"/>
    <w:rsid w:val="00807A4E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958D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B5018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7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A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A4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A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A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7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A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A4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A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A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RICA društvo s ograničenom odgovornošću za trgovinu, proizvodnju i usluge, Lozan zastupanog po punomoćniku Slađan Rica- Kovač</izvorni_sadrzaj>
    <derivirana_varijabla naziv="DomainObject.Predmet.ProtustrankaFormated_1">  RICA društvo s ograničenom odgovornošću za trgovinu, proizvodnju i usluge, Lozan zastupanog po punomoćniku Slađan Rica- Kovač</derivirana_varijabla>
  </DomainObject.Predmet.ProtustrankaFormated>
  <DomainObject.Predmet.ProtustrankaFormatedOIB>
    <izvorni_sadrzaj>  RICA društvo s ograničenom odgovornošću za trgovinu, proizvodnju i usluge, Lozan, OIB 02922129548 zastupanog po punomoćniku Slađan Rica- Kovač</izvorni_sadrzaj>
    <derivirana_varijabla naziv="DomainObject.Predmet.ProtustrankaFormatedOIB_1">  RICA društvo s ograničenom odgovornošću za trgovinu, proizvodnju i usluge, Lozan, OIB 02922129548 zastupanog po punomoćniku Slađan Rica- Kovač</derivirana_varijabla>
  </DomainObject.Predmet.ProtustrankaFormatedOIB>
  <DomainObject.Predmet.ProtustrankaFormatedWithAdress>
    <izvorni_sadrzaj> RICA društvo s ograničenom odgovornošću za trgovinu, proizvodnju i usluge, Lozan, Ive Marinkovića 51, 33404 Lozan zastupanog po punomoćniku Slađan Rica- Kovač</izvorni_sadrzaj>
    <derivirana_varijabla naziv="DomainObject.Predmet.ProtustrankaFormatedWithAdress_1"> RICA društvo s ograničenom odgovornošću za trgovinu, proizvodnju i usluge, Lozan, Ive Marinkovića 51, 33404 Lozan zastupanog po punomoćniku Slađan Rica- Kovač</derivirana_varijabla>
  </DomainObject.Predmet.ProtustrankaFormatedWithAdress>
  <DomainObject.Predmet.ProtustrankaFormatedWithAdressOIB>
    <izvorni_sadrzaj> RICA društvo s ograničenom odgovornošću za trgovinu, proizvodnju i usluge, Lozan, OIB 02922129548, Ive Marinkovića 51, 33404 Lozan zastupanog po punomoćniku Slađan Rica- Kovač</izvorni_sadrzaj>
    <derivirana_varijabla naziv="DomainObject.Predmet.ProtustrankaFormatedWithAdressOIB_1"> RICA društvo s ograničenom odgovornošću za trgovinu, proizvodnju i usluge, Lozan, OIB 02922129548, Ive Marinkovića 51, 33404 Lozan zastupanog po punomoćniku Slađan Rica- Kovač</derivirana_varijabla>
  </DomainObject.Predmet.ProtustrankaFormatedWithAdressOIB>
  <DomainObject.Predmet.ProtustrankaWithAdress>
    <izvorni_sadrzaj>RICA društvo s ograničenom odgovornošću za trgovinu, proizvodnju i usluge, Lozan Ive Marinkovića 51, 33404 Lozan</izvorni_sadrzaj>
    <derivirana_varijabla naziv="DomainObject.Predmet.ProtustrankaWithAdress_1">RICA društvo s ograničenom odgovornošću za trgovinu, proizvodnju i usluge, Lozan Ive Marinkovića 51, 33404 Lozan</derivirana_varijabla>
  </DomainObject.Predmet.ProtustrankaWithAdress>
  <DomainObject.Predmet.ProtustrankaWithAdressOIB>
    <izvorni_sadrzaj>RICA društvo s ograničenom odgovornošću za trgovinu, proizvodnju i usluge, Lozan, OIB 02922129548, Ive Marinkovića 51, 33404 Lozan</izvorni_sadrzaj>
    <derivirana_varijabla naziv="DomainObject.Predmet.ProtustrankaWithAdressOIB_1">RICA društvo s ograničenom odgovornošću za trgovinu, proizvodnju i usluge, Lozan, OIB 02922129548, Ive Marinkovića 51, 33404 Lozan</derivirana_varijabla>
  </DomainObject.Predmet.ProtustrankaWithAdressOIB>
  <DomainObject.Predmet.ProtustrankaNazivFormated>
    <izvorni_sadrzaj>RICA društvo s ograničenom odgovornošću za trgovinu, proizvodnju i usluge, Lozan</izvorni_sadrzaj>
    <derivirana_varijabla naziv="DomainObject.Predmet.ProtustrankaNazivFormated_1">RICA društvo s ograničenom odgovornošću za trgovinu, proizvodnju i usluge, Lozan</derivirana_varijabla>
  </DomainObject.Predmet.ProtustrankaNazivFormated>
  <DomainObject.Predmet.ProtustrankaNazivFormatedOIB>
    <izvorni_sadrzaj>RICA društvo s ograničenom odgovornošću za trgovinu, proizvodnju i usluge, Lozan, OIB 02922129548</izvorni_sadrzaj>
    <derivirana_varijabla naziv="DomainObject.Predmet.ProtustrankaNazivFormatedOIB_1">RICA društvo s ograničenom odgovornošću za trgovinu, proizvodnju i usluge, Lozan, OIB 02922129548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RICA društvo s ograničenom odgovornošću za trgovinu, proizvodnju i usluge, Lozan zastupanog po punomoćniku Slađan Rica- Kovač</item>
    </izvorni_sadrzaj>
    <derivirana_varijabla naziv="DomainObject.Predmet.ProtuStrankaListFormated_1">
      <item>RICA društvo s ograničenom odgovornošću za trgovinu, proizvodnju i usluge, Lozan zastupanog po punomoćniku Slađan Rica- Kovač</item>
    </derivirana_varijabla>
  </DomainObject.Predmet.ProtuStrankaListFormated>
  <DomainObject.Predmet.ProtuStrankaListFormatedOIB>
    <izvorni_sadrzaj>
      <item>RICA društvo s ograničenom odgovornošću za trgovinu, proizvodnju i usluge, Lozan, OIB 02922129548 zastupanog po punomoćniku Slađan Rica- Kovač</item>
    </izvorni_sadrzaj>
    <derivirana_varijabla naziv="DomainObject.Predmet.ProtuStrankaListFormatedOIB_1">
      <item>RICA društvo s ograničenom odgovornošću za trgovinu, proizvodnju i usluge, Lozan, OIB 02922129548 zastupanog po punomoćniku Slađan Rica- Kovač</item>
    </derivirana_varijabla>
  </DomainObject.Predmet.ProtuStrankaListFormatedOIB>
  <DomainObject.Predmet.ProtuStrankaListFormatedWithAdress>
    <izvorni_sadrzaj>
      <item>RICA društvo s ograničenom odgovornošću za trgovinu, proizvodnju i usluge, Lozan, Ive Marinkovića 51, 33404 Lozan zastupanog po punomoćniku Slađan Rica- Kovač</item>
    </izvorni_sadrzaj>
    <derivirana_varijabla naziv="DomainObject.Predmet.ProtuStrankaListFormatedWithAdress_1">
      <item>RICA društvo s ograničenom odgovornošću za trgovinu, proizvodnju i usluge, Lozan, Ive Marinkovića 51, 33404 Lozan zastupanog po punomoćniku Slađan Rica- Kovač</item>
    </derivirana_varijabla>
  </DomainObject.Predmet.ProtuStrankaListFormatedWithAdress>
  <DomainObject.Predmet.ProtuStrankaListFormatedWithAdressOIB>
    <izvorni_sadrzaj>
      <item>RICA društvo s ograničenom odgovornošću za trgovinu, proizvodnju i usluge, Lozan, OIB 02922129548, Ive Marinkovića 51, 33404 Lozan zastupanog po punomoćniku Slađan Rica- Kovač</item>
    </izvorni_sadrzaj>
    <derivirana_varijabla naziv="DomainObject.Predmet.ProtuStrankaListFormatedWithAdressOIB_1">
      <item>RICA društvo s ograničenom odgovornošću za trgovinu, proizvodnju i usluge, Lozan, OIB 02922129548, Ive Marinkovića 51, 33404 Lozan zastupanog po punomoćniku Slađan Rica- Kovač</item>
    </derivirana_varijabla>
  </DomainObject.Predmet.ProtuStrankaListFormatedWithAdressOIB>
  <DomainObject.Predmet.ProtuStrankaListNazivFormated>
    <izvorni_sadrzaj>
      <item>RICA društvo s ograničenom odgovornošću za trgovinu, proizvodnju i usluge, Lozan</item>
    </izvorni_sadrzaj>
    <derivirana_varijabla naziv="DomainObject.Predmet.ProtuStrankaListNazivFormated_1">
      <item>RICA društvo s ograničenom odgovornošću za trgovinu, proizvodnju i usluge, Lozan</item>
    </derivirana_varijabla>
  </DomainObject.Predmet.ProtuStrankaListNazivFormated>
  <DomainObject.Predmet.ProtuStrankaListNazivFormatedOIB>
    <izvorni_sadrzaj>
      <item>RICA društvo s ograničenom odgovornošću za trgovinu, proizvodnju i usluge, Lozan, OIB 02922129548</item>
    </izvorni_sadrzaj>
    <derivirana_varijabla naziv="DomainObject.Predmet.ProtuStrankaListNazivFormatedOIB_1">
      <item>RICA društvo s ograničenom odgovornošću za trgovinu, proizvodnju i usluge, Lozan, OIB 02922129548</item>
    </derivirana_varijabla>
  </DomainObject.Predmet.ProtuStrankaListNazivFormatedOIB>
  <DomainObject.Predmet.OstaliListFormated>
    <izvorni_sadrzaj>
      <item>Slađan Rica- Kovač punomoćnik sudionika u postupku RICA društvo s ograničenom odgovornošću za trgovinu, proizvodnju i usluge, Lozan</item>
    </izvorni_sadrzaj>
    <derivirana_varijabla naziv="DomainObject.Predmet.OstaliListFormated_1">
      <item>Slađan Rica- Kovač punomoćnik sudionika u postupku RICA društvo s ograničenom odgovornošću za trgovinu, proizvodnju i usluge, Lozan</item>
    </derivirana_varijabla>
  </DomainObject.Predmet.OstaliListFormated>
  <DomainObject.Predmet.OstaliListFormatedOIB>
    <izvorni_sadrzaj>
      <item>Slađan Rica- Kovač, OIB 96273331257 punomoćnik sudionika u postupku RICA društvo s ograničenom odgovornošću za trgovinu, proizvodnju i usluge, Lozan</item>
    </izvorni_sadrzaj>
    <derivirana_varijabla naziv="DomainObject.Predmet.OstaliListFormatedOIB_1">
      <item>Slađan Rica- Kovač, OIB 96273331257 punomoćnik sudionika u postupku RICA društvo s ograničenom odgovornošću za trgovinu, proizvodnju i usluge, Lozan</item>
    </derivirana_varijabla>
  </DomainObject.Predmet.OstaliListFormatedOIB>
  <DomainObject.Predmet.OstaliListFormatedWithAdress>
    <izvorni_sadrzaj>
      <item>Slađan Rica- Kovač, Ive Marinkovića 51, 33404 Lozan punomoćnik sudionika u postupku RICA društvo s ograničenom odgovornošću za trgovinu, proizvodnju i usluge, Lozan</item>
    </izvorni_sadrzaj>
    <derivirana_varijabla naziv="DomainObject.Predmet.OstaliListFormatedWithAdress_1">
      <item>Slađan Rica- Kovač, Ive Marinkovića 51, 33404 Lozan punomoćnik sudionika u postupku RICA društvo s ograničenom odgovornošću za trgovinu, proizvodnju i usluge, Lozan</item>
    </derivirana_varijabla>
  </DomainObject.Predmet.OstaliListFormatedWithAdress>
  <DomainObject.Predmet.OstaliListFormatedWithAdressOIB>
    <izvorni_sadrzaj>
      <item>Slađan Rica- Kovač, OIB 96273331257, Ive Marinkovića 51, 33404 Lozan punomoćnik sudionika u postupku RICA društvo s ograničenom odgovornošću za trgovinu, proizvodnju i usluge, Lozan</item>
    </izvorni_sadrzaj>
    <derivirana_varijabla naziv="DomainObject.Predmet.OstaliListFormatedWithAdressOIB_1">
      <item>Slađan Rica- Kovač, OIB 96273331257, Ive Marinkovića 51, 33404 Lozan punomoćnik sudionika u postupku RICA društvo s ograničenom odgovornošću za trgovinu, proizvodnju i usluge, Lozan</item>
    </derivirana_varijabla>
  </DomainObject.Predmet.OstaliListFormatedWithAdressOIB>
  <DomainObject.Predmet.OstaliListNazivFormated>
    <izvorni_sadrzaj>
      <item>Slađan Rica- Kovač</item>
    </izvorni_sadrzaj>
    <derivirana_varijabla naziv="DomainObject.Predmet.OstaliListNazivFormated_1">
      <item>Slađan Rica- Kovač</item>
    </derivirana_varijabla>
  </DomainObject.Predmet.OstaliListNazivFormated>
  <DomainObject.Predmet.OstaliListNazivFormatedOIB>
    <izvorni_sadrzaj>
      <item>Slađan Rica- Kovač, OIB 96273331257</item>
    </izvorni_sadrzaj>
    <derivirana_varijabla naziv="DomainObject.Predmet.OstaliListNazivFormatedOIB_1">
      <item>Slađan Rica- Kovač, OIB 96273331257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RICA društvo s ograničenom odgovornošću za trgovinu, proizvodnju i usluge, Lozan</izvorni_sadrzaj>
    <derivirana_varijabla naziv="DomainObject.Predmet.ProtustrankaIDrugi_1">RICA društvo s ograničenom odgovornošću za trgovinu, proizvodnju i usluge, Lozan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RICA društvo s ograničenom odgovornošću za trgovinu, proizvodnju i usluge, Lozan, OIB 02922129548, Ive Marinkovića 51, 33404 Lozan</izvorni_sadrzaj>
    <derivirana_varijabla naziv="DomainObject.Predmet.ProtustrankaIDrugiAdressOIB_1">RICA društvo s ograničenom odgovornošću za trgovinu, proizvodnju i usluge, Lozan, OIB 02922129548, Ive Marinkovića 51, 33404 Lozan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RICA društvo s ograničenom odgovornošću za trgovinu, proizvodnju i usluge, Lozan</item>
      <item>Slađan Rica- Kovač</item>
    </izvorni_sadrzaj>
    <derivirana_varijabla naziv="DomainObject.Predmet.SudioniciListNaziv_1">
      <item>FINA, RC ZAGREB, Podružnica Bjelovar</item>
      <item>RICA društvo s ograničenom odgovornošću za trgovinu, proizvodnju i usluge, Lozan</item>
      <item>Slađan Rica- Kovač</item>
    </derivirana_varijabla>
  </DomainObject.Predmet.SudioniciListNaziv>
  <DomainObject.Predmet.SudioniciListAdressOIB>
    <izvorni_sadrzaj>
      <item>FINA, RC ZAGREB, Podružnica Bjelovar, OIB 85821130368, F. Supila 4,43000 Bjelovar</item>
      <item>RICA društvo s ograničenom odgovornošću za trgovinu, proizvodnju i usluge, Lozan, OIB 02922129548, Ive Marinkovića 51,33404 Lozan</item>
      <item>Slađan Rica- Kovač, OIB 96273331257, Ive Marinkovića 51,33404 Lozan</item>
    </izvorni_sadrzaj>
    <derivirana_varijabla naziv="DomainObject.Predmet.SudioniciListAdressOIB_1">
      <item>FINA, RC ZAGREB, Podružnica Bjelovar, OIB 85821130368, F. Supila 4,43000 Bjelovar</item>
      <item>RICA društvo s ograničenom odgovornošću za trgovinu, proizvodnju i usluge, Lozan, OIB 02922129548, Ive Marinkovića 51,33404 Lozan</item>
      <item>Slađan Rica- Kovač, OIB 96273331257, Ive Marinkovića 51,33404 Lozan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02922129548</item>
      <item>, OIB 96273331257</item>
    </izvorni_sadrzaj>
    <derivirana_varijabla naziv="DomainObject.Predmet.SudioniciListNazivOIB_1">
      <item>, OIB 85821130368</item>
      <item>, OIB 02922129548</item>
      <item>, OIB 96273331257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D3F69-1819-4E22-BBA6-0F1FCDC0B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723</properties:Words>
  <properties:Characters>3891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2016-03-24T10:50:00Z</dcterms:created>
  <dc:creator>553y7k3</dc:creator>
  <cp:lastModifiedBy>Miroslav Lovreković</cp:lastModifiedBy>
  <cp:lastPrinted>2016-02-17T13:45:00Z</cp:lastPrinted>
  <dcterms:modified xmlns:xsi="http://www.w3.org/2001/XMLSchema-instance" xsi:type="dcterms:W3CDTF">2016-03-24T10:51:00Z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