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bb00" w14:paraId="fabbb0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46C69">
        <w:t>851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46C69">
        <w:t>EKO METAL d.o.o., Visočane, Visočane 12, OIB: 94351046628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362FA">
        <w:t>1</w:t>
      </w:r>
      <w:r w:rsidR="004F279B">
        <w:t>7</w:t>
      </w:r>
      <w:r w:rsidR="00547B4B">
        <w:t>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46C69">
        <w:t>EKO METAL d.o.o., Visočane, Visočane 12, OIB: 94351046628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46C69">
        <w:t>09</w:t>
      </w:r>
      <w:r w:rsidR="00A70A5D">
        <w:t>,</w:t>
      </w:r>
      <w:r w:rsidR="00D46C69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46C69">
        <w:t>09</w:t>
      </w:r>
      <w:r w:rsidR="00547B4B">
        <w:t>,</w:t>
      </w:r>
      <w:r w:rsidR="00D46C69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46C69" w:rsidRPr="00431901">
        <w:t>EKO METAL d.o.o.</w:t>
      </w:r>
      <w:r w:rsidR="00D46C69">
        <w:t>, Visočane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D46C69">
        <w:t>07. lipnja</w:t>
      </w:r>
      <w:r w:rsidR="00A626D4">
        <w:t xml:space="preserve">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D46C69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D46C69">
        <w:t>291.998,07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C747E6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D362FA">
        <w:t>1</w:t>
      </w:r>
      <w:r w:rsidR="004F279B">
        <w:t>7</w:t>
      </w:r>
      <w:r w:rsidR="00547B4B">
        <w:t>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46C69" w:rsidRPr="00431901">
        <w:t>EKO METAL d.o.o.</w:t>
      </w:r>
      <w:r w:rsidR="00D46C69">
        <w:t>, Visočane</w:t>
      </w:r>
      <w:r w:rsidR="00D46C69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D46C69" w:rsidP="004F279B" w:rsidR="00153B5F" w:rsidRPr="004F279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MARKO KEVRIĆ, Visočane, Visočane 12 </w:t>
      </w:r>
      <w:r w:rsidR="00153B5F">
        <w:t>uz upozorenje na adresu</w:t>
      </w:r>
      <w:r w:rsidR="00D362FA">
        <w:t xml:space="preserve"> </w:t>
      </w:r>
      <w:r w:rsidR="00153B5F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79B" w:rsidP="00AA1AD1" w:rsidR="004F279B">
      <w:r>
        <w:separator/>
      </w:r>
    </w:p>
  </w:endnote>
  <w:endnote w:id="0" w:type="continuationSeparator">
    <w:p w:rsidRDefault="004F279B" w:rsidP="00AA1AD1" w:rsidR="004F2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79B" w:rsidP="00AA1AD1" w:rsidR="004F279B">
      <w:r>
        <w:separator/>
      </w:r>
    </w:p>
  </w:footnote>
  <w:footnote w:id="0" w:type="continuationSeparator">
    <w:p w:rsidRDefault="004F279B" w:rsidP="00AA1AD1" w:rsidR="004F2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79B" w:rsidP="003C6ABB" w:rsidR="004F279B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7070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D46C69">
      <w:t>851</w:t>
    </w:r>
    <w:r>
      <w:t>/16-4</w:t>
    </w:r>
  </w:p>
  <w:p w:rsidRDefault="004F279B" w:rsidR="004F279B">
    <w:pPr>
      <w:pStyle w:val="Zaglavlje"/>
      <w:jc w:val="center"/>
    </w:pPr>
  </w:p>
  <w:p w:rsidRDefault="004F279B" w:rsidR="004F2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761AA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1077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0702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279B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560C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747E6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362FA"/>
    <w:rsid w:val="00D41552"/>
    <w:rsid w:val="00D442FF"/>
    <w:rsid w:val="00D44689"/>
    <w:rsid w:val="00D46C6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0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0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51444-6630-4977-A7B2-1BB4BE006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1844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2016-06-17T11:30:00Z</dcterms:created>
  <dc:creator>Administrator</dc:creator>
  <cp:lastModifiedBy>wsadmin</cp:lastModifiedBy>
  <cp:lastPrinted>2016-03-18T09:50:00Z</cp:lastPrinted>
  <dcterms:modified xmlns:xsi="http://www.w3.org/2001/XMLSchema-instance" xsi:type="dcterms:W3CDTF">2016-06-20T12:12:00Z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