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c177" w14:paraId="ac7c177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C255CF">
        <w:rPr>
          <w:b/>
        </w:rPr>
        <w:t>8</w:t>
      </w:r>
      <w:r w:rsidR="000D7BD0">
        <w:rPr>
          <w:b/>
        </w:rPr>
        <w:t>03/15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0D7BD0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9A29F7">
        <w:t xml:space="preserve"> </w:t>
      </w:r>
      <w:r w:rsidR="000D7BD0">
        <w:rPr>
          <w:sz w:val="22"/>
          <w:szCs w:val="22"/>
        </w:rPr>
        <w:t>LORENA SOLITUDO j.d.o.o. Dubrovnik, Bokeljska 33, OIB: 97031156855,</w:t>
      </w:r>
      <w:r w:rsidR="004754F8">
        <w:rPr>
          <w:sz w:val="22"/>
          <w:szCs w:val="22"/>
        </w:rPr>
        <w:t xml:space="preserve"> </w:t>
      </w:r>
      <w:r w:rsidR="00714900" w:rsidRPr="0097630A">
        <w:t xml:space="preserve">dana </w:t>
      </w:r>
      <w:r w:rsidR="004754F8">
        <w:t xml:space="preserve">15. veljače </w:t>
      </w:r>
      <w:r w:rsidR="009A29F7">
        <w:t>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0D7BD0">
        <w:rPr>
          <w:sz w:val="22"/>
          <w:szCs w:val="22"/>
        </w:rPr>
        <w:t>LORENA SOLITUDO j.d.o.o. Dubrovnik, Bokeljska 33, OIB: 97031156855</w:t>
      </w:r>
      <w:r w:rsidR="00132E8D">
        <w:rPr>
          <w:sz w:val="22"/>
          <w:szCs w:val="22"/>
        </w:rPr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="00AF5EDE">
        <w:t xml:space="preserve"> Ivan Gjurašić</w:t>
      </w:r>
      <w:r w:rsidR="00AF5EDE" w:rsidRPr="0097630A">
        <w:t>,</w:t>
      </w:r>
      <w:r w:rsidR="00AF5EDE">
        <w:t xml:space="preserve"> Petrinjska 28., Zagreb, OIB: 66025260916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0D7BD0">
        <w:rPr>
          <w:sz w:val="22"/>
          <w:szCs w:val="22"/>
        </w:rPr>
        <w:t>LORENA SOLITUDO j.d.o.o. Dubrovnik, Bokeljska 33, OIB: 97031156855</w:t>
      </w:r>
      <w:r w:rsidR="00132E8D">
        <w:rPr>
          <w:sz w:val="22"/>
          <w:szCs w:val="22"/>
        </w:rPr>
        <w:t xml:space="preserve">, </w:t>
      </w:r>
      <w:r w:rsidR="00824DEA" w:rsidRPr="0097630A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8065F0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476DF2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</w:t>
      </w:r>
      <w:r w:rsidR="00476DF2">
        <w:t xml:space="preserve"> </w:t>
      </w:r>
      <w:r w:rsidR="00AF5EDE">
        <w:t>03. siječnja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AF5EDE">
        <w:t>554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476DF2" w:rsidR="00D11AD0" w:rsidRPr="00476DF2">
      <w:pPr>
        <w:ind w:firstLine="708"/>
        <w:jc w:val="both"/>
        <w:rPr>
          <w:rFonts w:eastAsiaTheme="minorHAnsi"/>
          <w:lang w:eastAsia="en-US"/>
        </w:rPr>
      </w:pPr>
      <w:r>
        <w:t>Sud je zatražio od Republike Hrvatske, Ministarstvo unutarnjih poslova, Policijska uprava</w:t>
      </w:r>
      <w:r w:rsidR="00476DF2" w:rsidRPr="00476DF2">
        <w:rPr>
          <w:rFonts w:eastAsiaTheme="minorHAnsi"/>
          <w:lang w:eastAsia="en-US"/>
        </w:rPr>
        <w:t xml:space="preserve"> </w:t>
      </w:r>
      <w:r w:rsidR="00476DF2">
        <w:rPr>
          <w:rFonts w:eastAsiaTheme="minorHAnsi"/>
          <w:lang w:eastAsia="en-US"/>
        </w:rPr>
        <w:t xml:space="preserve"> </w:t>
      </w:r>
      <w:r w:rsidR="00476DF2" w:rsidRPr="00476DF2">
        <w:rPr>
          <w:rFonts w:eastAsiaTheme="minorHAnsi"/>
          <w:lang w:eastAsia="en-US"/>
        </w:rPr>
        <w:t>Dubrovačko-neretvanska te Općinskog suda u Dubrovniku, Zemljišnoknjižni odjel</w:t>
      </w:r>
      <w:r>
        <w:t xml:space="preserve">, </w:t>
      </w:r>
      <w:r>
        <w:lastRenderedPageBreak/>
        <w:t xml:space="preserve">podatke o imovini dužnika  podatke o imovini dužnika. Međutim iz dostavljenih podataka razvidno je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AF5EDE">
        <w:t>20</w:t>
      </w:r>
      <w:r w:rsidR="00987A3F" w:rsidRPr="0097630A">
        <w:t>.</w:t>
      </w:r>
      <w:r w:rsidR="00E907B5">
        <w:t xml:space="preserve"> </w:t>
      </w:r>
      <w:r w:rsidR="00AF5EDE">
        <w:t>siječnja</w:t>
      </w:r>
      <w:r w:rsidR="00E907B5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B6755F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AF5EDE">
        <w:t>20</w:t>
      </w:r>
      <w:r w:rsidR="00987A3F" w:rsidRPr="0097630A">
        <w:t xml:space="preserve">. </w:t>
      </w:r>
      <w:r w:rsidR="00AF5EDE">
        <w:t>siječnja</w:t>
      </w:r>
      <w:r w:rsidR="00D11AD0">
        <w:t xml:space="preserve"> </w:t>
      </w:r>
      <w:r w:rsidR="00B6755F">
        <w:t>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4754F8">
        <w:rPr>
          <w:b/>
        </w:rPr>
        <w:t xml:space="preserve">15. veljače </w:t>
      </w:r>
      <w:r>
        <w:rPr>
          <w:b/>
        </w:rPr>
        <w:t>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5E2BEC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6B0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C255CF">
          <w:t>8</w:t>
        </w:r>
        <w:r w:rsidR="000D7BD0">
          <w:t>03</w:t>
        </w:r>
        <w:r w:rsidR="00251712">
          <w:t>/</w:t>
        </w:r>
        <w:r w:rsidR="0003013E">
          <w:t>1</w:t>
        </w:r>
        <w:r w:rsidR="000D7BD0">
          <w:t>5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20D4A"/>
    <w:rsid w:val="0003013E"/>
    <w:rsid w:val="000D45C7"/>
    <w:rsid w:val="000D7BD0"/>
    <w:rsid w:val="000E5D0D"/>
    <w:rsid w:val="00130A4B"/>
    <w:rsid w:val="00132E8D"/>
    <w:rsid w:val="001376F4"/>
    <w:rsid w:val="00163350"/>
    <w:rsid w:val="00165EA1"/>
    <w:rsid w:val="001A206E"/>
    <w:rsid w:val="001F6574"/>
    <w:rsid w:val="00200E7B"/>
    <w:rsid w:val="002216B1"/>
    <w:rsid w:val="00251712"/>
    <w:rsid w:val="002873CD"/>
    <w:rsid w:val="002C38A7"/>
    <w:rsid w:val="002D7B6E"/>
    <w:rsid w:val="003D446D"/>
    <w:rsid w:val="003E7BC1"/>
    <w:rsid w:val="00411DA3"/>
    <w:rsid w:val="0041725C"/>
    <w:rsid w:val="00466C99"/>
    <w:rsid w:val="004754F8"/>
    <w:rsid w:val="00476DF2"/>
    <w:rsid w:val="00511383"/>
    <w:rsid w:val="0051349D"/>
    <w:rsid w:val="00554503"/>
    <w:rsid w:val="0055714E"/>
    <w:rsid w:val="00593887"/>
    <w:rsid w:val="005B77A7"/>
    <w:rsid w:val="005E2BEC"/>
    <w:rsid w:val="005E53CF"/>
    <w:rsid w:val="006108BC"/>
    <w:rsid w:val="00636FDE"/>
    <w:rsid w:val="006A75B8"/>
    <w:rsid w:val="006B5A25"/>
    <w:rsid w:val="00714900"/>
    <w:rsid w:val="007334B1"/>
    <w:rsid w:val="008065F0"/>
    <w:rsid w:val="00824DEA"/>
    <w:rsid w:val="0085535D"/>
    <w:rsid w:val="008761E4"/>
    <w:rsid w:val="008F2D53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5917"/>
    <w:rsid w:val="00AB5815"/>
    <w:rsid w:val="00AF5EDE"/>
    <w:rsid w:val="00B1663A"/>
    <w:rsid w:val="00B21086"/>
    <w:rsid w:val="00B469E7"/>
    <w:rsid w:val="00B5054E"/>
    <w:rsid w:val="00B6755F"/>
    <w:rsid w:val="00BE26B0"/>
    <w:rsid w:val="00C255CF"/>
    <w:rsid w:val="00C27444"/>
    <w:rsid w:val="00D01D5F"/>
    <w:rsid w:val="00D11AD0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900A3"/>
    <w:rsid w:val="00E907B5"/>
    <w:rsid w:val="00E973B1"/>
    <w:rsid w:val="00EA5F77"/>
    <w:rsid w:val="00F7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6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6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6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6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6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6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6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6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LORENA SOLITUDO j.d.o.o. za trgovinu i turističke usluge, putnička agencija</izvorni_sadrzaj>
    <derivirana_varijabla naziv="DomainObject.Predmet.ProtustrankaFormated_1">  LORENA SOLITUDO j.d.o.o. za trgovinu i turističke usluge, putnička agencija</derivirana_varijabla>
  </DomainObject.Predmet.ProtustrankaFormated>
  <DomainObject.Predmet.ProtustrankaFormatedOIB>
    <izvorni_sadrzaj>  LORENA SOLITUDO j.d.o.o. za trgovinu i turističke usluge, putnička agencija, OIB 97031156855</izvorni_sadrzaj>
    <derivirana_varijabla naziv="DomainObject.Predmet.ProtustrankaFormatedOIB_1">  LORENA SOLITUDO j.d.o.o. za trgovinu i turističke usluge, putnička agencija, OIB 97031156855</derivirana_varijabla>
  </DomainObject.Predmet.ProtustrankaFormatedOIB>
  <DomainObject.Predmet.ProtustrankaFormatedWithAdress>
    <izvorni_sadrzaj> LORENA SOLITUDO j.d.o.o. za trgovinu i turističke usluge, putnička agencija, Bokeljska 33, 20000 Dubrovnik</izvorni_sadrzaj>
    <derivirana_varijabla naziv="DomainObject.Predmet.ProtustrankaFormatedWithAdress_1"> LORENA SOLITUDO j.d.o.o. za trgovinu i turističke usluge, putnička agencija, Bokeljska 33, 20000 Dubrovnik</derivirana_varijabla>
  </DomainObject.Predmet.ProtustrankaFormatedWithAdress>
  <DomainObject.Predmet.ProtustrankaFormatedWithAdressOIB>
    <izvorni_sadrzaj> LORENA SOLITUDO j.d.o.o. za trgovinu i turističke usluge, putnička agencija, OIB 97031156855, Bokeljska 33, 20000 Dubrovnik</izvorni_sadrzaj>
    <derivirana_varijabla naziv="DomainObject.Predmet.ProtustrankaFormatedWithAdressOIB_1"> LORENA SOLITUDO j.d.o.o. za trgovinu i turističke usluge, putnička agencija, OIB 97031156855, Bokeljska 33, 20000 Dubrovnik</derivirana_varijabla>
  </DomainObject.Predmet.ProtustrankaFormatedWithAdressOIB>
  <DomainObject.Predmet.ProtustrankaWithAdress>
    <izvorni_sadrzaj>LORENA SOLITUDO j.d.o.o. za trgovinu i turističke usluge, putnička agencija Bokeljska 33, 20000 Dubrovnik</izvorni_sadrzaj>
    <derivirana_varijabla naziv="DomainObject.Predmet.ProtustrankaWithAdress_1">LORENA SOLITUDO j.d.o.o. za trgovinu i turističke usluge, putnička agencija Bokeljska 33, 20000 Dubrovnik</derivirana_varijabla>
  </DomainObject.Predmet.ProtustrankaWithAdress>
  <DomainObject.Predmet.ProtustrankaWithAdressOIB>
    <izvorni_sadrzaj>LORENA SOLITUDO j.d.o.o. za trgovinu i turističke usluge, putnička agencija, OIB 97031156855, Bokeljska 33, 20000 Dubrovnik</izvorni_sadrzaj>
    <derivirana_varijabla naziv="DomainObject.Predmet.ProtustrankaWithAdressOIB_1">LORENA SOLITUDO j.d.o.o. za trgovinu i turističke usluge, putnička agencija, OIB 97031156855, Bokeljska 33, 20000 Dubrovnik</derivirana_varijabla>
  </DomainObject.Predmet.ProtustrankaWithAdressOIB>
  <DomainObject.Predmet.ProtustrankaNazivFormated>
    <izvorni_sadrzaj>LORENA SOLITUDO j.d.o.o. za trgovinu i turističke usluge, putnička agencija</izvorni_sadrzaj>
    <derivirana_varijabla naziv="DomainObject.Predmet.ProtustrankaNazivFormated_1">LORENA SOLITUDO j.d.o.o. za trgovinu i turističke usluge, putnička agencija</derivirana_varijabla>
  </DomainObject.Predmet.ProtustrankaNazivFormated>
  <DomainObject.Predmet.ProtustrankaNazivFormatedOIB>
    <izvorni_sadrzaj>LORENA SOLITUDO j.d.o.o. za trgovinu i turističke usluge, putnička agencija, OIB 97031156855</izvorni_sadrzaj>
    <derivirana_varijabla naziv="DomainObject.Predmet.ProtustrankaNazivFormatedOIB_1">LORENA SOLITUDO j.d.o.o. za trgovinu i turističke usluge, putnička agencija, OIB 97031156855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38837.70</izvorni_sadrzaj>
    <derivirana_varijabla naziv="DomainObject.Predmet.TrenutnaVrijednost_1">38837.70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LORENA SOLITUDO j.d.o.o. za trgovinu i turističke usluge, putnička agencija</item>
    </izvorni_sadrzaj>
    <derivirana_varijabla naziv="DomainObject.Predmet.ProtuStrankaListFormated_1">
      <item>LORENA SOLITUDO j.d.o.o. za trgovinu i turističke usluge, putnička agencija</item>
    </derivirana_varijabla>
  </DomainObject.Predmet.ProtuStrankaListFormated>
  <DomainObject.Predmet.ProtuStrankaListFormatedOIB>
    <izvorni_sadrzaj>
      <item>LORENA SOLITUDO j.d.o.o. za trgovinu i turističke usluge, putnička agencija, OIB 97031156855</item>
    </izvorni_sadrzaj>
    <derivirana_varijabla naziv="DomainObject.Predmet.ProtuStrankaListFormatedOIB_1">
      <item>LORENA SOLITUDO j.d.o.o. za trgovinu i turističke usluge, putnička agencija, OIB 97031156855</item>
    </derivirana_varijabla>
  </DomainObject.Predmet.ProtuStrankaListFormatedOIB>
  <DomainObject.Predmet.ProtuStrankaListFormatedWithAdress>
    <izvorni_sadrzaj>
      <item>LORENA SOLITUDO j.d.o.o. za trgovinu i turističke usluge, putnička agencija, Bokeljska 33, 20000 Dubrovnik</item>
    </izvorni_sadrzaj>
    <derivirana_varijabla naziv="DomainObject.Predmet.ProtuStrankaListFormatedWithAdress_1">
      <item>LORENA SOLITUDO j.d.o.o. za trgovinu i turističke usluge, putnička agencija, Bokeljska 33, 20000 Dubrovnik</item>
    </derivirana_varijabla>
  </DomainObject.Predmet.ProtuStrankaListFormatedWithAdress>
  <DomainObject.Predmet.ProtuStrankaListFormatedWithAdressOIB>
    <izvorni_sadrzaj>
      <item>LORENA SOLITUDO j.d.o.o. za trgovinu i turističke usluge, putnička agencija, OIB 97031156855, Bokeljska 33, 20000 Dubrovnik</item>
    </izvorni_sadrzaj>
    <derivirana_varijabla naziv="DomainObject.Predmet.ProtuStrankaListFormatedWithAdressOIB_1">
      <item>LORENA SOLITUDO j.d.o.o. za trgovinu i turističke usluge, putnička agencija, OIB 97031156855, Bokeljska 33, 20000 Dubrovnik</item>
    </derivirana_varijabla>
  </DomainObject.Predmet.ProtuStrankaListFormatedWithAdressOIB>
  <DomainObject.Predmet.ProtuStrankaListNazivFormated>
    <izvorni_sadrzaj>
      <item>LORENA SOLITUDO j.d.o.o. za trgovinu i turističke usluge, putnička agencija</item>
    </izvorni_sadrzaj>
    <derivirana_varijabla naziv="DomainObject.Predmet.ProtuStrankaListNazivFormated_1">
      <item>LORENA SOLITUDO j.d.o.o. za trgovinu i turističke usluge, putnička agencija</item>
    </derivirana_varijabla>
  </DomainObject.Predmet.ProtuStrankaListNazivFormated>
  <DomainObject.Predmet.ProtuStrankaListNazivFormatedOIB>
    <izvorni_sadrzaj>
      <item>LORENA SOLITUDO j.d.o.o. za trgovinu i turističke usluge, putnička agencija, OIB 97031156855</item>
    </izvorni_sadrzaj>
    <derivirana_varijabla naziv="DomainObject.Predmet.ProtuStrankaListNazivFormatedOIB_1">
      <item>LORENA SOLITUDO j.d.o.o. za trgovinu i turističke usluge, putnička agencija, OIB 97031156855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LORENA SOLITUDO j.d.o.o. za trgovinu i turističke usluge, putnička agencija</izvorni_sadrzaj>
    <derivirana_varijabla naziv="DomainObject.Predmet.ProtustrankaIDrugi_1">LORENA SOLITUDO j.d.o.o. za trgovinu i turističke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LORENA SOLITUDO j.d.o.o. za trgovinu i turističke usluge, putnička agencija, OIB 97031156855, Bokeljska 33, 20000 Dubrovnik</izvorni_sadrzaj>
    <derivirana_varijabla naziv="DomainObject.Predmet.ProtustrankaIDrugiAdressOIB_1">LORENA SOLITUDO j.d.o.o. za trgovinu i turističke usluge, putnička agencija, OIB 97031156855, Bokeljska 33,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LORENA SOLITUDO j.d.o.o. za trgovinu i turističke usluge, putnička agencija</item>
    </izvorni_sadrzaj>
    <derivirana_varijabla naziv="DomainObject.Predmet.SudioniciListNaziv_1">
      <item>FINA, RC Split, Podružnica Dubrovnik</item>
      <item>LORENA SOLITUDO j.d.o.o. za trgovinu i turističke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LORENA SOLITUDO j.d.o.o. za trgovinu i turističke usluge, putnička agencija, OIB 97031156855, Bokeljska 33,20000 Dubrovnik</item>
    </izvorni_sadrzaj>
    <derivirana_varijabla naziv="DomainObject.Predmet.SudioniciListAdressOIB_1">
      <item>FINA, RC Split, Podružnica Dubrovnik, OIB 85821130368, Vukovarska 2,20000 Dubrovnik</item>
      <item>LORENA SOLITUDO j.d.o.o. za trgovinu i turističke usluge, putnička agencija, OIB 97031156855, Bokeljska 33,20000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97031156855</item>
    </izvorni_sadrzaj>
    <derivirana_varijabla naziv="DomainObject.Predmet.SudioniciListNazivOIB_1">
      <item>, OIB 85821130368</item>
      <item>, OIB 97031156855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3379</properties:Characters>
  <properties:Lines>96</properties:Lines>
  <properties:Paragraphs>35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2016-12-22T10:06:00Z</dcterms:created>
  <dc:creator>stanka grcic</dc:creator>
  <cp:lastModifiedBy>Mara Marčinko</cp:lastModifiedBy>
  <cp:lastPrinted>2017-02-15T12:57:00Z</cp:lastPrinted>
  <dcterms:modified xmlns:xsi="http://www.w3.org/2001/XMLSchema-instance" xsi:type="dcterms:W3CDTF">2017-02-15T13:00:00Z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