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dc3e" w14:paraId="15ddc3e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39414C">
        <w:t>OMOA d.o.o., OIB: 09329295647, Split, Imotska 53</w:t>
      </w:r>
      <w:r>
        <w:t xml:space="preserve">, dana </w:t>
      </w:r>
      <w:r w:rsidR="00716A63">
        <w:t>29</w:t>
      </w:r>
      <w:r w:rsidR="00F73D4A">
        <w:t>. rujna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39414C">
        <w:t>OMOA d.o.o., OIB: 09329295647, Split, Imotska 53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39414C">
        <w:t>441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39414C">
        <w:t>31.180,53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716A63">
        <w:t>29</w:t>
      </w:r>
      <w:r>
        <w:t>. rujna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B9A" w:rsidR="00654B9A">
      <w:r>
        <w:separator/>
      </w:r>
    </w:p>
  </w:endnote>
  <w:endnote w:id="0" w:type="continuationSeparator">
    <w:p w:rsidRDefault="00654B9A" w:rsidR="00654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B9A" w:rsidR="00654B9A">
      <w:r>
        <w:separator/>
      </w:r>
    </w:p>
  </w:footnote>
  <w:footnote w:id="0" w:type="continuationSeparator">
    <w:p w:rsidRDefault="00654B9A" w:rsidR="00654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635CC1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39414C">
      <w:t>1940</w:t>
    </w:r>
    <w: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62F03"/>
    <w:rsid w:val="0039414C"/>
    <w:rsid w:val="003C2F22"/>
    <w:rsid w:val="00417EA6"/>
    <w:rsid w:val="005C7005"/>
    <w:rsid w:val="00635CC1"/>
    <w:rsid w:val="0064451F"/>
    <w:rsid w:val="00654B9A"/>
    <w:rsid w:val="0071519E"/>
    <w:rsid w:val="00716A63"/>
    <w:rsid w:val="007F7A84"/>
    <w:rsid w:val="00814EDB"/>
    <w:rsid w:val="00815142"/>
    <w:rsid w:val="00836A65"/>
    <w:rsid w:val="00853B3E"/>
    <w:rsid w:val="00981D37"/>
    <w:rsid w:val="00A51DE9"/>
    <w:rsid w:val="00B46C21"/>
    <w:rsid w:val="00B7506F"/>
    <w:rsid w:val="00BC53DA"/>
    <w:rsid w:val="00D8632A"/>
    <w:rsid w:val="00DD0D50"/>
    <w:rsid w:val="00E859FF"/>
    <w:rsid w:val="00EB6A52"/>
    <w:rsid w:val="00EC3A5B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C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C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1940</izvorni_sadrzaj>
    <derivirana_varijabla naziv="DomainObject.Predmet.Broj_1">1940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St-1940/2015</izvorni_sadrzaj>
    <derivirana_varijabla naziv="DomainObject.Predmet.OznakaBroj_1">St-1940/2015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OMOA za proizvodnju i trgovinu, društvo s ograničenom odgovornošću</izvorni_sadrzaj>
    <derivirana_varijabla naziv="DomainObject.Predmet.ProtustrankaFormated_1">  OMOA za proizvodnju i trgovinu, društvo s ograničenom odgovornošću</derivirana_varijabla>
  </DomainObject.Predmet.ProtustrankaFormated>
  <DomainObject.Predmet.ProtustrankaFormatedOIB>
    <izvorni_sadrzaj>  OMOA za proizvodnju i trgovinu, društvo s ograničenom odgovornošću, OIB 09329295647</izvorni_sadrzaj>
    <derivirana_varijabla naziv="DomainObject.Predmet.ProtustrankaFormatedOIB_1">  OMOA za proizvodnju i trgovinu, društvo s ograničenom odgovornošću, OIB 09329295647</derivirana_varijabla>
  </DomainObject.Predmet.ProtustrankaFormatedOIB>
  <DomainObject.Predmet.ProtustrankaFormatedWithAdress>
    <izvorni_sadrzaj> OMOA za proizvodnju i trgovinu, društvo s ograničenom odgovornošću, Imotska 53, 21000 Split</izvorni_sadrzaj>
    <derivirana_varijabla naziv="DomainObject.Predmet.ProtustrankaFormatedWithAdress_1"> OMOA za proizvodnju i trgovinu, društvo s ograničenom odgovornošću, Imotska 53, 21000 Split</derivirana_varijabla>
  </DomainObject.Predmet.ProtustrankaFormatedWithAdress>
  <DomainObject.Predmet.ProtustrankaFormatedWithAdressOIB>
    <izvorni_sadrzaj> OMOA za proizvodnju i trgovinu, društvo s ograničenom odgovornošću, OIB 09329295647, Imotska 53, 21000 Split</izvorni_sadrzaj>
    <derivirana_varijabla naziv="DomainObject.Predmet.ProtustrankaFormatedWithAdressOIB_1"> OMOA za proizvodnju i trgovinu, društvo s ograničenom odgovornošću, OIB 09329295647, Imotska 53, 21000 Split</derivirana_varijabla>
  </DomainObject.Predmet.ProtustrankaFormatedWithAdressOIB>
  <DomainObject.Predmet.ProtustrankaWithAdress>
    <izvorni_sadrzaj>OMOA za proizvodnju i trgovinu, društvo s ograničenom odgovornošću Imotska 53, 21000 Split</izvorni_sadrzaj>
    <derivirana_varijabla naziv="DomainObject.Predmet.ProtustrankaWithAdress_1">OMOA za proizvodnju i trgovinu, društvo s ograničenom odgovornošću Imotska 53, 21000 Split</derivirana_varijabla>
  </DomainObject.Predmet.ProtustrankaWithAdress>
  <DomainObject.Predmet.ProtustrankaWithAdressOIB>
    <izvorni_sadrzaj>OMOA za proizvodnju i trgovinu, društvo s ograničenom odgovornošću, OIB 09329295647, Imotska 53, 21000 Split</izvorni_sadrzaj>
    <derivirana_varijabla naziv="DomainObject.Predmet.ProtustrankaWithAdressOIB_1">OMOA za proizvodnju i trgovinu, društvo s ograničenom odgovornošću, OIB 09329295647, Imotska 53, 21000 Split</derivirana_varijabla>
  </DomainObject.Predmet.ProtustrankaWithAdressOIB>
  <DomainObject.Predmet.ProtustrankaNazivFormated>
    <izvorni_sadrzaj>OMOA za proizvodnju i trgovinu, društvo s ograničenom odgovornošću</izvorni_sadrzaj>
    <derivirana_varijabla naziv="DomainObject.Predmet.ProtustrankaNazivFormated_1">OMOA za proizvodnju i trgovinu, društvo s ograničenom odgovornošću</derivirana_varijabla>
  </DomainObject.Predmet.ProtustrankaNazivFormated>
  <DomainObject.Predmet.ProtustrankaNazivFormatedOIB>
    <izvorni_sadrzaj>OMOA za proizvodnju i trgovinu, društvo s ograničenom odgovornošću, OIB 09329295647</izvorni_sadrzaj>
    <derivirana_varijabla naziv="DomainObject.Predmet.ProtustrankaNazivFormatedOIB_1">OMOA za proizvodnju i trgovinu, društvo s ograničenom odgovornošću, OIB 09329295647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31180.53</izvorni_sadrzaj>
    <derivirana_varijabla naziv="DomainObject.Predmet.TrenutnaVrijednost_1">31180.53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OMOA za proizvodnju i trgovinu, društvo s ograničenom odgovornošću</item>
    </izvorni_sadrzaj>
    <derivirana_varijabla naziv="DomainObject.Predmet.ProtuStrankaListFormated_1">
      <item>OMOA za proizvodnju i trgovinu, društvo s ograničenom odgovornošću</item>
    </derivirana_varijabla>
  </DomainObject.Predmet.ProtuStrankaListFormated>
  <DomainObject.Predmet.ProtuStrankaListFormatedOIB>
    <izvorni_sadrzaj>
      <item>OMOA za proizvodnju i trgovinu, društvo s ograničenom odgovornošću, OIB 09329295647</item>
    </izvorni_sadrzaj>
    <derivirana_varijabla naziv="DomainObject.Predmet.ProtuStrankaListFormatedOIB_1">
      <item>OMOA za proizvodnju i trgovinu, društvo s ograničenom odgovornošću, OIB 09329295647</item>
    </derivirana_varijabla>
  </DomainObject.Predmet.ProtuStrankaListFormatedOIB>
  <DomainObject.Predmet.ProtuStrankaListFormatedWithAdress>
    <izvorni_sadrzaj>
      <item>OMOA za proizvodnju i trgovinu, društvo s ograničenom odgovornošću, Imotska 53, 21000 Split</item>
    </izvorni_sadrzaj>
    <derivirana_varijabla naziv="DomainObject.Predmet.ProtuStrankaListFormatedWithAdress_1">
      <item>OMOA za proizvodnju i trgovinu, društvo s ograničenom odgovornošću, Imotska 53, 21000 Split</item>
    </derivirana_varijabla>
  </DomainObject.Predmet.ProtuStrankaListFormatedWithAdress>
  <DomainObject.Predmet.ProtuStrankaListFormatedWithAdressOIB>
    <izvorni_sadrzaj>
      <item>OMOA za proizvodnju i trgovinu, društvo s ograničenom odgovornošću, OIB 09329295647, Imotska 53, 21000 Split</item>
    </izvorni_sadrzaj>
    <derivirana_varijabla naziv="DomainObject.Predmet.ProtuStrankaListFormatedWithAdressOIB_1">
      <item>OMOA za proizvodnju i trgovinu, društvo s ograničenom odgovornošću, OIB 09329295647, Imotska 53, 21000 Split</item>
    </derivirana_varijabla>
  </DomainObject.Predmet.ProtuStrankaListFormatedWithAdressOIB>
  <DomainObject.Predmet.ProtuStrankaListNazivFormated>
    <izvorni_sadrzaj>
      <item>OMOA za proizvodnju i trgovinu, društvo s ograničenom odgovornošću</item>
    </izvorni_sadrzaj>
    <derivirana_varijabla naziv="DomainObject.Predmet.ProtuStrankaListNazivFormated_1">
      <item>OMOA za proizvodnju i trgovinu, društvo s ograničenom odgovornošću</item>
    </derivirana_varijabla>
  </DomainObject.Predmet.ProtuStrankaListNazivFormated>
  <DomainObject.Predmet.ProtuStrankaListNazivFormatedOIB>
    <izvorni_sadrzaj>
      <item>OMOA za proizvodnju i trgovinu, društvo s ograničenom odgovornošću, OIB 09329295647</item>
    </izvorni_sadrzaj>
    <derivirana_varijabla naziv="DomainObject.Predmet.ProtuStrankaListNazivFormatedOIB_1">
      <item>OMOA za proizvodnju i trgovinu, društvo s ograničenom odgovornošću, OIB 09329295647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OMOA za proizvodnju i trgovinu, društvo s ograničenom odgovornošću</izvorni_sadrzaj>
    <derivirana_varijabla naziv="DomainObject.Predmet.ProtustrankaIDrugi_1">OMOA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OMOA za proizvodnju i trgovinu, društvo s ograničenom odgovornošću, OIB 09329295647, Imotska 53, 21000 Split</izvorni_sadrzaj>
    <derivirana_varijabla naziv="DomainObject.Predmet.ProtustrankaIDrugiAdressOIB_1">OMOA za proizvodnju i trgovinu, društvo s ograničenom odgovornošću, OIB 09329295647, Imotska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OMOA za proizvodnju i trgovinu, društvo s ograničenom odgovornošću</item>
      <item>FINANCIJSKA AGENCIJA, RC SPLIT</item>
    </izvorni_sadrzaj>
    <derivirana_varijabla naziv="DomainObject.Predmet.SudioniciListNaziv_1">
      <item>OMOA za proizvodnju i trgovinu, društvo s ograničenom odgovornošću</item>
      <item>FINANCIJSKA AGENCIJA, RC SPLIT</item>
    </derivirana_varijabla>
  </DomainObject.Predmet.SudioniciListNaziv>
  <DomainObject.Predmet.SudioniciListAdressOIB>
    <izvorni_sadrzaj>
      <item>OMOA za proizvodnju i trgovinu, društvo s ograničenom odgovornošću, OIB 09329295647, Imotska 53,21000 Split</item>
      <item>FINANCIJSKA AGENCIJA, RC SPLIT, OIB 85821130368, Mažuranićevo šetalište 24 b,21000 Split</item>
    </izvorni_sadrzaj>
    <derivirana_varijabla naziv="DomainObject.Predmet.SudioniciListAdressOIB_1">
      <item>OMOA za proizvodnju i trgovinu, društvo s ograničenom odgovornošću, OIB 09329295647, Imotska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09329295647</item>
      <item>, OIB 85821130368</item>
    </izvorni_sadrzaj>
    <derivirana_varijabla naziv="DomainObject.Predmet.SudioniciListNazivOIB_1">
      <item>, OIB 09329295647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1784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2017-09-28T12:48:00Z</dcterms:created>
  <dc:creator>Katarina Mikulić</dc:creator>
  <cp:lastModifiedBy>Katarina Mikulić</cp:lastModifiedBy>
  <cp:lastPrinted>2017-09-28T12:51:00Z</cp:lastPrinted>
  <dcterms:modified xmlns:xsi="http://www.w3.org/2001/XMLSchema-instance" xsi:type="dcterms:W3CDTF">2017-09-29T06:44:00Z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