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7d4e" w14:paraId="57a7d4e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5B76E4">
        <w:t>436</w:t>
      </w:r>
      <w:r w:rsidR="00DD1623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5B76E4" w:rsidRPr="00D00376">
        <w:t>AZZURRO-TRAVNO j.d.o.o., Zagreb, Božidara Magovca 167, OIB 64891941837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3D18CD">
        <w:t>8.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5B76E4" w:rsidP="005B76E4" w:rsidR="005B76E4" w:rsidRPr="00D2202F">
      <w:pPr>
        <w:ind w:firstLine="720"/>
        <w:jc w:val="both"/>
      </w:pPr>
    </w:p>
    <w:p w:rsidRDefault="005B76E4" w:rsidP="005B76E4" w:rsidR="005B76E4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 xml:space="preserve">Utvrđuje se da imovina dužnika </w:t>
      </w:r>
      <w:r w:rsidRPr="00D00376">
        <w:t>AZZURRO-TRAVNO j.d.o.o., Zagreb, Božidara Magovca 167, OIB 64891941837</w:t>
      </w:r>
      <w:r w:rsidRPr="00D2202F">
        <w:t xml:space="preserve">, koja bi ušla u stečajnu masu, nije dovoljna ni za namirenje troškova postupka.  </w:t>
      </w:r>
    </w:p>
    <w:p w:rsidRDefault="005B76E4" w:rsidP="005B76E4" w:rsidR="005B76E4" w:rsidRPr="00D2202F">
      <w:pPr>
        <w:ind w:left="75"/>
        <w:jc w:val="both"/>
      </w:pPr>
      <w:r w:rsidRPr="00D2202F">
        <w:t xml:space="preserve"> </w:t>
      </w:r>
    </w:p>
    <w:p w:rsidRDefault="005B76E4" w:rsidP="005B76E4" w:rsidR="005B76E4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43618</w:t>
      </w:r>
      <w:r w:rsidRPr="00D2202F">
        <w:t xml:space="preserve">, predujme iznos od 21.700,00 kn za namirenje troškova prethodnog i otvorenoga stečajnog postupka. </w:t>
      </w:r>
    </w:p>
    <w:p w:rsidRDefault="005B76E4" w:rsidP="005B76E4" w:rsidR="005B76E4" w:rsidRPr="00D2202F">
      <w:pPr>
        <w:jc w:val="both"/>
      </w:pPr>
      <w:r w:rsidRPr="00D2202F">
        <w:t xml:space="preserve"> </w:t>
      </w:r>
    </w:p>
    <w:p w:rsidRDefault="005B76E4" w:rsidP="005B76E4" w:rsidR="005B76E4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5B76E4" w:rsidP="005B76E4" w:rsidR="005B76E4" w:rsidRPr="00D2202F">
      <w:pPr>
        <w:jc w:val="both"/>
      </w:pPr>
    </w:p>
    <w:p w:rsidRDefault="005B76E4" w:rsidP="005B76E4" w:rsidR="005B76E4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 xml:space="preserve">Ovo rješenje će se objaviti na mrežnoj stranici e-Oglasna ploča suda. </w:t>
      </w:r>
    </w:p>
    <w:p w:rsidRDefault="005B76E4" w:rsidP="005B76E4" w:rsidR="005B76E4" w:rsidRPr="00D2202F"/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361A0C">
        <w:t>1</w:t>
      </w:r>
      <w:r w:rsidR="0074709D">
        <w:t>2</w:t>
      </w:r>
      <w:r w:rsidR="00361A0C">
        <w:t>. veljače 2018.</w:t>
      </w:r>
      <w:r>
        <w:t xml:space="preserve"> prijedlog za otvaranje stečajnog postupka nad dužnikom </w:t>
      </w:r>
      <w:r w:rsidR="0074709D" w:rsidRPr="00D00376">
        <w:t>AZZURRO-TRAVNO j.d.o.o., Zagreb, Božidara Magovca 167, OIB 64891941837</w:t>
      </w:r>
      <w:r>
        <w:t xml:space="preserve">. </w:t>
      </w:r>
      <w:r w:rsidR="00C57638"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74709D">
        <w:t>7</w:t>
      </w:r>
      <w:r w:rsidR="00361A0C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</w:t>
      </w:r>
      <w:r w:rsidR="00C57638">
        <w:t>120</w:t>
      </w:r>
      <w:r w:rsidR="0019546C">
        <w:t xml:space="preserve"> dana </w:t>
      </w:r>
      <w:r w:rsidR="00A72BEE">
        <w:t xml:space="preserve">u ukupnom iznosu od </w:t>
      </w:r>
      <w:r w:rsidR="0074709D">
        <w:t>20.292,94</w:t>
      </w:r>
      <w:r w:rsidR="00A72BEE">
        <w:t xml:space="preserve"> kn, te da dužnik ima </w:t>
      </w:r>
      <w:r w:rsidR="00B96060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361A0C">
        <w:t>4</w:t>
      </w:r>
      <w:r w:rsidR="0074709D">
        <w:t>36</w:t>
      </w:r>
      <w:r w:rsidR="00361A0C">
        <w:t>/18</w:t>
      </w:r>
      <w:r>
        <w:t xml:space="preserve"> od </w:t>
      </w:r>
      <w:r w:rsidR="00C57638">
        <w:t>6. lipnja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C57638">
        <w:t>8. lipnja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4709D">
        <w:t>19</w:t>
      </w:r>
      <w:r w:rsidR="00C57638">
        <w:t>. rujna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C57638">
        <w:t>6. lipnja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C57638">
        <w:t>. Također, isti nisu pristupili niti na ročište radi rasprave o pretpostavkama za otvaranje stečajnog postupka nad dužnikom od 8. studenog 2018.</w:t>
      </w:r>
      <w:r w:rsidR="00D96100">
        <w:t xml:space="preserve"> </w:t>
      </w:r>
      <w:r w:rsidR="00C57638">
        <w:t>S</w:t>
      </w:r>
      <w:r w:rsidR="00D96100">
        <w:t>ud</w:t>
      </w:r>
      <w:r w:rsidR="0019546C">
        <w:t xml:space="preserve"> </w:t>
      </w:r>
      <w:r w:rsidR="00C57638">
        <w:t xml:space="preserve">je </w:t>
      </w:r>
      <w:r w:rsidR="0019546C">
        <w:t>zaključ</w:t>
      </w:r>
      <w:r w:rsidR="007A4FE5">
        <w:t>kom</w:t>
      </w:r>
      <w:r w:rsidR="0019546C">
        <w:t xml:space="preserve"> od </w:t>
      </w:r>
      <w:r w:rsidR="0074709D">
        <w:t>19</w:t>
      </w:r>
      <w:r w:rsidR="00C57638">
        <w:t>. rujna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C57638" w:rsidR="0074709D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74709D">
        <w:t>12. i 13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74709D">
        <w:t>21</w:t>
      </w:r>
      <w:r w:rsidR="00C57638">
        <w:t>. rujna</w:t>
      </w:r>
      <w:r w:rsidR="008F3D3E">
        <w:t xml:space="preserve"> 2018.</w:t>
      </w:r>
      <w:r w:rsidR="000B3AD9">
        <w:t xml:space="preserve"> (list </w:t>
      </w:r>
      <w:r w:rsidR="0074709D">
        <w:t>14</w:t>
      </w:r>
      <w:r w:rsidR="000B3AD9">
        <w:t xml:space="preserve"> spisa) utvrđeno je da dužnik nije registriran kao vlasnik zrakoplova. </w:t>
      </w:r>
      <w:r w:rsidR="00C57638">
        <w:t>Uvidom u</w:t>
      </w:r>
      <w:r w:rsidR="00C57638" w:rsidRPr="00A44D76">
        <w:t xml:space="preserve"> obavijest Središnjeg klirinško depozitarnog društva d.d. od </w:t>
      </w:r>
      <w:r w:rsidR="0074709D">
        <w:t>24</w:t>
      </w:r>
      <w:r w:rsidR="00C57638">
        <w:t>. rujna 2018.</w:t>
      </w:r>
      <w:r w:rsidR="00C57638" w:rsidRPr="00A44D76">
        <w:t xml:space="preserve"> (list </w:t>
      </w:r>
      <w:r w:rsidR="00C57638">
        <w:t>1</w:t>
      </w:r>
      <w:r w:rsidR="0074709D">
        <w:t>5</w:t>
      </w:r>
      <w:r w:rsidR="00C57638">
        <w:t xml:space="preserve"> </w:t>
      </w:r>
      <w:r w:rsidR="00C57638" w:rsidRPr="00A44D76">
        <w:t xml:space="preserve">spisa) </w:t>
      </w:r>
      <w:r w:rsidR="00C57638">
        <w:t>utvrđeno je</w:t>
      </w:r>
      <w:r w:rsidR="00C57638" w:rsidRPr="00A44D76">
        <w:t xml:space="preserve"> da u sustavu SKDD d.d. ne postoji račun nematerijaliziranih vrijednosnih papira dužnika.</w:t>
      </w:r>
      <w:r w:rsidR="00C57638" w:rsidRPr="00C57638">
        <w:t xml:space="preserve"> </w:t>
      </w:r>
      <w:r w:rsidR="0074709D">
        <w:t>Uvidom u</w:t>
      </w:r>
      <w:r w:rsidR="0074709D" w:rsidRPr="00A44D76">
        <w:t xml:space="preserve"> obavijest Ministarstva mora, prometa i infrastrukture od </w:t>
      </w:r>
      <w:r w:rsidR="0074709D">
        <w:t>21. rujna 2018.</w:t>
      </w:r>
      <w:r w:rsidR="0074709D" w:rsidRPr="00A44D76">
        <w:t xml:space="preserve"> (list </w:t>
      </w:r>
      <w:r w:rsidR="0074709D">
        <w:t>18</w:t>
      </w:r>
      <w:r w:rsidR="0074709D" w:rsidRPr="00A44D76">
        <w:t xml:space="preserve"> spisa) </w:t>
      </w:r>
      <w:r w:rsidR="0074709D">
        <w:t>utvrđeno je</w:t>
      </w:r>
      <w:r w:rsidR="0074709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74709D" w:rsidRPr="0074709D">
        <w:t xml:space="preserve"> </w:t>
      </w:r>
      <w:r w:rsidR="0074709D">
        <w:t>Uvidom u uvjerenje Državne geodetske uprave od 12. listopada 2018. (list 21 spisa) utvrđeno je da dužnik nije upisan u katastarski operat.</w:t>
      </w:r>
    </w:p>
    <w:p w:rsidRDefault="00361A0C" w:rsidP="00392EE6" w:rsidR="00361A0C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74709D">
        <w:t>21</w:t>
      </w:r>
      <w:r w:rsidR="00C57638">
        <w:t>. rujna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74709D">
        <w:t xml:space="preserve">17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74709D">
        <w:t>345</w:t>
      </w:r>
      <w:r w:rsidR="00D96100">
        <w:t xml:space="preserve"> dana</w:t>
      </w:r>
      <w:r w:rsidR="008F1901">
        <w:t xml:space="preserve">, time da nepodmirene obveze na dan izdavanja potvrde iznose </w:t>
      </w:r>
      <w:r w:rsidR="0074709D">
        <w:t>20.694,39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74709D">
        <w:t>21</w:t>
      </w:r>
      <w:r w:rsidR="00C57638">
        <w:t>. rujna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 xml:space="preserve">Prema tome, iz dostupnih podataka u spisu </w:t>
      </w:r>
      <w:r w:rsidR="00361A0C">
        <w:t xml:space="preserve">i navoda zakonske zastupnice  dužnika </w:t>
      </w:r>
      <w:r>
        <w:t>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57638">
        <w:t>8.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2D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D1623">
      <w:t>4</w:t>
    </w:r>
    <w:r w:rsidR="005B76E4">
      <w:t>36</w:t>
    </w:r>
    <w:r w:rsidR="00DD1623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222DB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1A0C"/>
    <w:rsid w:val="00367C05"/>
    <w:rsid w:val="003905DD"/>
    <w:rsid w:val="00392EE6"/>
    <w:rsid w:val="003976EE"/>
    <w:rsid w:val="003B65CF"/>
    <w:rsid w:val="003C4E43"/>
    <w:rsid w:val="003D18CD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26D1"/>
    <w:rsid w:val="005A60EB"/>
    <w:rsid w:val="005B76E4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4709D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1A4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5763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1623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22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22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AZZURRO-TRAVNO j.d.o.o. za usluge i trgovinu zastupanog po punomoćniku Hasan Kurtić</izvorni_sadrzaj>
    <derivirana_varijabla naziv="DomainObject.Predmet.ProtustrankaFormated_1">  AZZURRO-TRAVNO j.d.o.o. za usluge i trgovinu zastupanog po punomoćniku Hasan Kurtić</derivirana_varijabla>
  </DomainObject.Predmet.ProtustrankaFormated>
  <DomainObject.Predmet.ProtustrankaFormatedOIB>
    <izvorni_sadrzaj>  AZZURRO-TRAVNO j.d.o.o. za usluge i trgovinu, OIB 64891941837 zastupanog po punomoćniku Hasan Kurtić</izvorni_sadrzaj>
    <derivirana_varijabla naziv="DomainObject.Predmet.ProtustrankaFormatedOIB_1">  AZZURRO-TRAVNO j.d.o.o. za usluge i trgovinu, OIB 64891941837 zastupanog po punomoćniku Hasan Kurtić</derivirana_varijabla>
  </DomainObject.Predmet.ProtustrankaFormatedOIB>
  <DomainObject.Predmet.ProtustrankaFormatedWithAdress>
    <izvorni_sadrzaj> AZZURRO-TRAVNO j.d.o.o. za usluge i trgovinu, Božidara Magovca 167, 10000 Zagreb zastupanog po punomoćniku Hasan Kurtić</izvorni_sadrzaj>
    <derivirana_varijabla naziv="DomainObject.Predmet.ProtustrankaFormatedWithAdress_1"> AZZURRO-TRAVNO j.d.o.o. za usluge i trgovinu, Božidara Magovca 167, 10000 Zagreb zastupanog po punomoćniku Hasan Kurtić</derivirana_varijabla>
  </DomainObject.Predmet.ProtustrankaFormatedWithAdress>
  <DomainObject.Predmet.ProtustrankaFormatedWithAdressOIB>
    <izvorni_sadrzaj> AZZURRO-TRAVNO j.d.o.o. za usluge i trgovinu, OIB 64891941837, Božidara Magovca 167, 10000 Zagreb zastupanog po punomoćniku Hasan Kurtić</izvorni_sadrzaj>
    <derivirana_varijabla naziv="DomainObject.Predmet.ProtustrankaFormatedWithAdressOIB_1"> AZZURRO-TRAVNO j.d.o.o. za usluge i trgovinu, OIB 64891941837, Božidara Magovca 167, 10000 Zagreb zastupanog po punomoćniku Hasan Kurtić</derivirana_varijabla>
  </DomainObject.Predmet.ProtustrankaFormatedWithAdressOIB>
  <DomainObject.Predmet.ProtustrankaWithAdress>
    <izvorni_sadrzaj>AZZURRO-TRAVNO j.d.o.o. za usluge i trgovinu Božidara Magovca 167, 10000 Zagreb</izvorni_sadrzaj>
    <derivirana_varijabla naziv="DomainObject.Predmet.ProtustrankaWithAdress_1">AZZURRO-TRAVNO j.d.o.o. za usluge i trgovinu Božidara Magovca 167, 10000 Zagreb</derivirana_varijabla>
  </DomainObject.Predmet.ProtustrankaWithAdress>
  <DomainObject.Predmet.ProtustrankaWithAdressOIB>
    <izvorni_sadrzaj>AZZURRO-TRAVNO j.d.o.o. za usluge i trgovinu, OIB 64891941837, Božidara Magovca 167, 10000 Zagreb</izvorni_sadrzaj>
    <derivirana_varijabla naziv="DomainObject.Predmet.ProtustrankaWithAdressOIB_1">AZZURRO-TRAVNO j.d.o.o. za usluge i trgovinu, OIB 64891941837, Božidara Magovca 167, 10000 Zagreb</derivirana_varijabla>
  </DomainObject.Predmet.ProtustrankaWithAdressOIB>
  <DomainObject.Predmet.ProtustrankaNazivFormated>
    <izvorni_sadrzaj>AZZURRO-TRAVNO j.d.o.o. za usluge i trgovinu</izvorni_sadrzaj>
    <derivirana_varijabla naziv="DomainObject.Predmet.ProtustrankaNazivFormated_1">AZZURRO-TRAVNO j.d.o.o. za usluge i trgovinu</derivirana_varijabla>
  </DomainObject.Predmet.ProtustrankaNazivFormated>
  <DomainObject.Predmet.ProtustrankaNazivFormatedOIB>
    <izvorni_sadrzaj>AZZURRO-TRAVNO j.d.o.o. za usluge i trgovinu, OIB 64891941837</izvorni_sadrzaj>
    <derivirana_varijabla naziv="DomainObject.Predmet.ProtustrankaNazivFormatedOIB_1">AZZURRO-TRAVNO j.d.o.o. za usluge i trgovinu, OIB 64891941837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AZZURRO-TRAVNO j.d.o.o. za usluge i trgovinu zastupanog po punomoćniku Hasan Kurtić</item>
    </izvorni_sadrzaj>
    <derivirana_varijabla naziv="DomainObject.Predmet.ProtuStrankaListFormated_1">
      <item>AZZURRO-TRAVNO j.d.o.o. za usluge i trgovinu zastupanog po punomoćniku Hasan Kurtić</item>
    </derivirana_varijabla>
  </DomainObject.Predmet.ProtuStrankaListFormated>
  <DomainObject.Predmet.ProtuStrankaListFormatedOIB>
    <izvorni_sadrzaj>
      <item>AZZURRO-TRAVNO j.d.o.o. za usluge i trgovinu, OIB 64891941837 zastupanog po punomoćniku Hasan Kurtić</item>
    </izvorni_sadrzaj>
    <derivirana_varijabla naziv="DomainObject.Predmet.ProtuStrankaListFormatedOIB_1">
      <item>AZZURRO-TRAVNO j.d.o.o. za usluge i trgovinu, OIB 64891941837 zastupanog po punomoćniku Hasan Kurtić</item>
    </derivirana_varijabla>
  </DomainObject.Predmet.ProtuStrankaListFormatedOIB>
  <DomainObject.Predmet.ProtuStrankaListFormatedWithAdress>
    <izvorni_sadrzaj>
      <item>AZZURRO-TRAVNO j.d.o.o. za usluge i trgovinu, Božidara Magovca 167, 10000 Zagreb zastupanog po punomoćniku Hasan Kurtić</item>
    </izvorni_sadrzaj>
    <derivirana_varijabla naziv="DomainObject.Predmet.ProtuStrankaListFormatedWithAdress_1">
      <item>AZZURRO-TRAVNO j.d.o.o. za usluge i trgovinu, Božidara Magovca 167, 10000 Zagreb zastupanog po punomoćniku Hasan Kurtić</item>
    </derivirana_varijabla>
  </DomainObject.Predmet.ProtuStrankaListFormatedWithAdress>
  <DomainObject.Predmet.ProtuStrankaListFormatedWithAdressOIB>
    <izvorni_sadrzaj>
      <item>AZZURRO-TRAVNO j.d.o.o. za usluge i trgovinu, OIB 64891941837, Božidara Magovca 167, 10000 Zagreb zastupanog po punomoćniku Hasan Kurtić</item>
    </izvorni_sadrzaj>
    <derivirana_varijabla naziv="DomainObject.Predmet.ProtuStrankaListFormatedWithAdressOIB_1">
      <item>AZZURRO-TRAVNO j.d.o.o. za usluge i trgovinu, OIB 64891941837, Božidara Magovca 167, 10000 Zagreb zastupanog po punomoćniku Hasan Kurtić</item>
    </derivirana_varijabla>
  </DomainObject.Predmet.ProtuStrankaListFormatedWithAdressOIB>
  <DomainObject.Predmet.ProtuStrankaListNazivFormated>
    <izvorni_sadrzaj>
      <item>AZZURRO-TRAVNO j.d.o.o. za usluge i trgovinu</item>
    </izvorni_sadrzaj>
    <derivirana_varijabla naziv="DomainObject.Predmet.ProtuStrankaListNazivFormated_1">
      <item>AZZURRO-TRAVNO j.d.o.o. za usluge i trgovinu</item>
    </derivirana_varijabla>
  </DomainObject.Predmet.ProtuStrankaListNazivFormated>
  <DomainObject.Predmet.ProtuStrankaListNazivFormatedOIB>
    <izvorni_sadrzaj>
      <item>AZZURRO-TRAVNO j.d.o.o. za usluge i trgovinu, OIB 64891941837</item>
    </izvorni_sadrzaj>
    <derivirana_varijabla naziv="DomainObject.Predmet.ProtuStrankaListNazivFormatedOIB_1">
      <item>AZZURRO-TRAVNO j.d.o.o. za usluge i trgovinu, OIB 64891941837</item>
    </derivirana_varijabla>
  </DomainObject.Predmet.ProtuStrankaListNazivFormatedOIB>
  <DomainObject.Predmet.OstaliListFormated>
    <izvorni_sadrzaj>
      <item>Hasan Kurtić punomoćnik sudionika u postupku AZZURRO-TRAVNO j.d.o.o. za usluge i trgovinu</item>
    </izvorni_sadrzaj>
    <derivirana_varijabla naziv="DomainObject.Predmet.OstaliListFormated_1">
      <item>Hasan Kurtić punomoćnik sudionika u postupku AZZURRO-TRAVNO j.d.o.o. za usluge i trgovinu</item>
    </derivirana_varijabla>
  </DomainObject.Predmet.OstaliListFormated>
  <DomainObject.Predmet.OstaliListFormatedOIB>
    <izvorni_sadrzaj>
      <item>Hasan Kurtić, OIB 01768153684 punomoćnik sudionika u postupku AZZURRO-TRAVNO j.d.o.o. za usluge i trgovinu</item>
    </izvorni_sadrzaj>
    <derivirana_varijabla naziv="DomainObject.Predmet.OstaliListFormatedOIB_1">
      <item>Hasan Kurtić, OIB 01768153684 punomoćnik sudionika u postupku AZZURRO-TRAVNO j.d.o.o. za usluge i trgovinu</item>
    </derivirana_varijabla>
  </DomainObject.Predmet.OstaliListFormatedOIB>
  <DomainObject.Predmet.OstaliListFormatedWithAdress>
    <izvorni_sadrzaj>
      <item>Hasan Kurtić, Božidara Magovca 167, 10000 Zagreb punomoćnik sudionika u postupku AZZURRO-TRAVNO j.d.o.o. za usluge i trgovinu</item>
    </izvorni_sadrzaj>
    <derivirana_varijabla naziv="DomainObject.Predmet.OstaliListFormatedWithAdress_1">
      <item>Hasan Kurtić, Božidara Magovca 167, 10000 Zagreb punomoćnik sudionika u postupku AZZURRO-TRAVNO j.d.o.o. za usluge i trgovinu</item>
    </derivirana_varijabla>
  </DomainObject.Predmet.OstaliListFormatedWithAdress>
  <DomainObject.Predmet.OstaliListFormatedWithAdressOIB>
    <izvorni_sadrzaj>
      <item>Hasan Kurtić, OIB 01768153684, Božidara Magovca 167, 10000 Zagreb punomoćnik sudionika u postupku AZZURRO-TRAVNO j.d.o.o. za usluge i trgovinu</item>
    </izvorni_sadrzaj>
    <derivirana_varijabla naziv="DomainObject.Predmet.OstaliListFormatedWithAdressOIB_1">
      <item>Hasan Kurtić, OIB 01768153684, Božidara Magovca 167, 10000 Zagreb punomoćnik sudionika u postupku AZZURRO-TRAVNO j.d.o.o. za usluge i trgovinu</item>
    </derivirana_varijabla>
  </DomainObject.Predmet.OstaliListFormatedWithAdressOIB>
  <DomainObject.Predmet.OstaliListNazivFormated>
    <izvorni_sadrzaj>
      <item>Hasan Kurtić</item>
    </izvorni_sadrzaj>
    <derivirana_varijabla naziv="DomainObject.Predmet.OstaliListNazivFormated_1">
      <item>Hasan Kurtić</item>
    </derivirana_varijabla>
  </DomainObject.Predmet.OstaliListNazivFormated>
  <DomainObject.Predmet.OstaliListNazivFormatedOIB>
    <izvorni_sadrzaj>
      <item>Hasan Kurtić, OIB 01768153684</item>
    </izvorni_sadrzaj>
    <derivirana_varijabla naziv="DomainObject.Predmet.OstaliListNazivFormatedOIB_1">
      <item>Hasan Kurtić, OIB 01768153684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AZZURRO-TRAVNO j.d.o.o. za usluge i trgovinu</izvorni_sadrzaj>
    <derivirana_varijabla naziv="DomainObject.Predmet.ProtustrankaIDrugi_1">AZZURRO-TRAVNO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AZZURRO-TRAVNO j.d.o.o. za usluge i trgovinu, OIB 64891941837, Božidara Magovca 167, 10000 Zagreb</izvorni_sadrzaj>
    <derivirana_varijabla naziv="DomainObject.Predmet.ProtustrankaIDrugiAdressOIB_1">AZZURRO-TRAVNO j.d.o.o. za usluge i trgovinu, OIB 64891941837,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AZZURRO-TRAVNO j.d.o.o. za usluge i trgovinu</item>
      <item>FINA Regionalni centar Zagreb</item>
      <item>Hasan Kurtić</item>
    </izvorni_sadrzaj>
    <derivirana_varijabla naziv="DomainObject.Predmet.SudioniciListNaziv_1">
      <item>AZZURRO-TRAVNO j.d.o.o. za usluge i trgovinu</item>
      <item>FINA Regionalni centar Zagreb</item>
      <item>Hasan Kurtić</item>
    </derivirana_varijabla>
  </DomainObject.Predmet.SudioniciListNaziv>
  <DomainObject.Predmet.SudioniciListAdressOIB>
    <izvorni_sadrzaj>
      <item>AZZURRO-TRAVNO j.d.o.o. za usluge i trgovinu, OIB 64891941837, Božidara Magovca 167,10000 Zagreb</item>
      <item>FINA Regionalni centar Zagreb, OIB 85821130368, Trg svibanjskih žrtava 1995. 1,10000 Zagreb</item>
      <item>Hasan Kurtić, OIB 01768153684, Božidara Magovca 167,10000 Zagreb</item>
    </izvorni_sadrzaj>
    <derivirana_varijabla naziv="DomainObject.Predmet.SudioniciListAdressOIB_1">
      <item>AZZURRO-TRAVNO j.d.o.o. za usluge i trgovinu, OIB 64891941837, Božidara Magovca 167,10000 Zagreb</item>
      <item>FINA Regionalni centar Zagreb, OIB 85821130368, Trg svibanjskih žrtava 1995. 1,10000 Zagreb</item>
      <item>Hasan Kurtić, OIB 01768153684,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64891941837</item>
      <item>, OIB 85821130368</item>
      <item>, OIB 01768153684</item>
    </izvorni_sadrzaj>
    <derivirana_varijabla naziv="DomainObject.Predmet.SudioniciListNazivOIB_1">
      <item>, OIB 64891941837</item>
      <item>, OIB 85821130368</item>
      <item>, OIB 01768153684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St-436/2018-6</izvorni_sadrzaj>
    <derivirana_varijabla naziv="DomainObject.PredzadnjaOdlukaIzPredmeta.Oznaka_1">St-436/2018-6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1119</properties:Words>
  <properties:Characters>6154</properties:Characters>
  <properties:Lines>129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2018-11-08T09:25:00Z</dcterms:created>
  <dc:creator>Korisnik</dc:creator>
  <cp:lastModifiedBy>Renata Klokočki</cp:lastModifiedBy>
  <cp:lastPrinted>2018-09-19T10:30:00Z</cp:lastPrinted>
  <dcterms:modified xmlns:xsi="http://www.w3.org/2001/XMLSchema-instance" xsi:type="dcterms:W3CDTF">2018-11-08T09:28:00Z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-AZZURO TRAVNO.docx)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