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E71BC6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71BC6" w:rsidP="008F5996" w:rsidR="00E71BC6" w:rsidRPr="00525C75">
            <w:pPr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7" r:embed="rId6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71BC6" w:rsidP="008F5996" w:rsidR="00E71BC6" w:rsidRPr="00525C75">
            <w:pPr>
              <w:jc w:val="center"/>
            </w:pPr>
          </w:p>
          <w:p w:rsidRDefault="00E71BC6" w:rsidP="008F5996" w:rsidR="00E71BC6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E71BC6" w:rsidP="008F5996" w:rsidR="00E71BC6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E71BC6" w:rsidP="008F5996" w:rsidR="00E71BC6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 xml:space="preserve">Zagreb, </w:t>
            </w:r>
            <w:proofErr w:type="spellStart"/>
            <w:r w:rsidRPr="00BD1FC8">
              <w:rPr>
                <w:bCs/>
              </w:rPr>
              <w:t>Amruševa</w:t>
            </w:r>
            <w:proofErr w:type="spellEnd"/>
            <w:r w:rsidRPr="00BD1FC8">
              <w:rPr>
                <w:bCs/>
              </w:rPr>
              <w:t xml:space="preserve"> 2/II</w:t>
            </w:r>
          </w:p>
          <w:p w:rsidRDefault="00E71BC6" w:rsidP="008F5996" w:rsidR="00E71BC6" w:rsidRPr="00525C75">
            <w:pPr>
              <w:jc w:val="center"/>
            </w:pPr>
          </w:p>
        </w:tc>
      </w:tr>
    </w:tbl>
    <w:p w14:textId="90bd305" w14:paraId="90bd305" w:rsidRDefault="00E71BC6" w:rsidP="00E71BC6" w:rsidR="00CB2E97">
      <w:pPr>
        <w:jc w:val="right"/>
        <w15:collapsed w:val="false"/>
      </w:pPr>
      <w:r>
        <w:t>3 St-1823/16</w:t>
      </w:r>
      <w:r w:rsidR="00853DB7">
        <w:t>-37</w:t>
      </w:r>
    </w:p>
    <w:p w:rsidRDefault="00E71BC6" w:rsidP="00E71BC6" w:rsidR="00E71BC6"/>
    <w:p w:rsidRDefault="00E71BC6" w:rsidP="00E71BC6" w:rsidR="00E71BC6">
      <w:pPr>
        <w:jc w:val="center"/>
      </w:pPr>
      <w:r>
        <w:t>R E P U B L I K A   H R V A T S K A</w:t>
      </w:r>
    </w:p>
    <w:p w:rsidRDefault="00E71BC6" w:rsidP="00E71BC6" w:rsidR="00E71BC6">
      <w:pPr>
        <w:jc w:val="center"/>
      </w:pPr>
      <w:r>
        <w:t>Z A K LJ U Č A K</w:t>
      </w:r>
    </w:p>
    <w:p w:rsidRDefault="00E71BC6" w:rsidP="00E71BC6" w:rsidR="00E71BC6"/>
    <w:p w:rsidRDefault="00E71BC6" w:rsidP="00E71BC6" w:rsidR="00E71BC6">
      <w:r>
        <w:tab/>
      </w:r>
      <w:r w:rsidRPr="00E71BC6">
        <w:t>Trgovački sud u Zagrebu, po sudcu Mihaelu Kovačiću, u stečajnom postupku nad dužnikom HYUNDAI AUTO ZAGREB d.o.o. u stečaju, Zagreb, Žitnjak, Slavonska avenija 11/B, OIB: 81638087458</w:t>
      </w:r>
      <w:r>
        <w:t xml:space="preserve">, na temelju članka 342. stavak 1. Zakona o parničnom postupku </w:t>
      </w:r>
      <w:r w:rsidRPr="000F5903">
        <w:t xml:space="preserve">(NN </w:t>
      </w:r>
      <w:r w:rsidRPr="000F5903">
        <w:rPr>
          <w:bCs/>
        </w:rPr>
        <w:t>53/91, 91/92, 58/93, 112/99, 88/01, 117/03, 88/05, 02/07, 84/08, 96/08, 123/08, 57/11, 148/11</w:t>
      </w:r>
      <w:r>
        <w:rPr>
          <w:bCs/>
        </w:rPr>
        <w:t>,</w:t>
      </w:r>
      <w:r w:rsidRPr="000F5903">
        <w:rPr>
          <w:bCs/>
        </w:rPr>
        <w:t xml:space="preserve"> 25/13</w:t>
      </w:r>
      <w:r>
        <w:rPr>
          <w:bCs/>
        </w:rPr>
        <w:t xml:space="preserve"> i 89/14 – odluka Ustavnog suda</w:t>
      </w:r>
      <w:r w:rsidRPr="000F5903">
        <w:rPr>
          <w:bCs/>
        </w:rPr>
        <w:t>)</w:t>
      </w:r>
      <w:r>
        <w:rPr>
          <w:bCs/>
        </w:rPr>
        <w:t xml:space="preserve"> u svezi s člankom 10. Stečajnog zakona (NN 71/15), izvan ročišta, </w:t>
      </w:r>
      <w:r>
        <w:t>13. lipnja 2017.</w:t>
      </w:r>
    </w:p>
    <w:p w:rsidRDefault="00E71BC6" w:rsidP="00E71BC6" w:rsidR="00E71BC6"/>
    <w:p w:rsidRDefault="00E71BC6" w:rsidP="00E71BC6" w:rsidR="00E71BC6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 e</w:t>
      </w:r>
    </w:p>
    <w:p w:rsidRDefault="00E71BC6" w:rsidP="00E71BC6" w:rsidR="00E71BC6"/>
    <w:p w:rsidRDefault="00E71BC6" w:rsidP="00E71BC6" w:rsidR="00E71BC6">
      <w:r>
        <w:tab/>
        <w:t xml:space="preserve">Ispravlja se rješenje o dosudi ovoga suda </w:t>
      </w:r>
      <w:proofErr w:type="spellStart"/>
      <w:r>
        <w:t>posl</w:t>
      </w:r>
      <w:proofErr w:type="spellEnd"/>
      <w:r>
        <w:t xml:space="preserve">. broj St-1823/16-35 od 5. lipnja 2017. u stavku I. izreke, na način da broj čestice u </w:t>
      </w:r>
      <w:proofErr w:type="spellStart"/>
      <w:r>
        <w:t>zk</w:t>
      </w:r>
      <w:proofErr w:type="spellEnd"/>
      <w:r>
        <w:t xml:space="preserve">. ul. 8414 umjesto "7014/3" ispravno treba glasiti: </w:t>
      </w:r>
      <w:r w:rsidRPr="00E71BC6">
        <w:rPr>
          <w:b/>
        </w:rPr>
        <w:t>"7041/3"</w:t>
      </w:r>
      <w:r>
        <w:t>.</w:t>
      </w:r>
    </w:p>
    <w:p w:rsidRDefault="00E71BC6" w:rsidP="00E71BC6" w:rsidR="00E71BC6"/>
    <w:p w:rsidRDefault="00E71BC6" w:rsidP="00E71BC6" w:rsidR="00E71BC6" w:rsidRPr="00E71BC6">
      <w:pPr>
        <w:jc w:val="center"/>
      </w:pPr>
      <w:r w:rsidRPr="00E71BC6">
        <w:t xml:space="preserve">U Zagrebu, </w:t>
      </w:r>
      <w:r>
        <w:t>13</w:t>
      </w:r>
      <w:r w:rsidRPr="00E71BC6">
        <w:t>. lipnja 2017.</w:t>
      </w:r>
    </w:p>
    <w:p w:rsidRDefault="00E71BC6" w:rsidP="00E71BC6" w:rsidR="00E71BC6" w:rsidRPr="00E71BC6"/>
    <w:p w:rsidRDefault="00E71BC6" w:rsidP="00E71BC6" w:rsidR="00E71BC6" w:rsidRPr="00E71BC6"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  <w:t xml:space="preserve">            S U D A C:</w:t>
      </w:r>
    </w:p>
    <w:p w:rsidRDefault="00E71BC6" w:rsidP="00E71BC6" w:rsidR="00E71BC6" w:rsidRPr="00E71BC6">
      <w:r w:rsidRPr="00E71BC6">
        <w:t xml:space="preserve">                                                                                         </w:t>
      </w:r>
      <w:r w:rsidRPr="00E71BC6">
        <w:tab/>
        <w:t xml:space="preserve">    MIHAEL KOVAČIĆ</w:t>
      </w:r>
      <w:r w:rsidR="00853DB7">
        <w:t>, v.r.</w:t>
      </w:r>
    </w:p>
    <w:p w:rsidRDefault="00E71BC6" w:rsidP="00E71BC6" w:rsidR="00E71BC6" w:rsidRPr="00E71BC6"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  <w:t xml:space="preserve"> </w:t>
      </w:r>
    </w:p>
    <w:p w:rsidRDefault="00E71BC6" w:rsidP="00E71BC6" w:rsidR="00E71BC6" w:rsidRPr="00E71BC6"/>
    <w:p w:rsidRDefault="00E71BC6" w:rsidP="00E71BC6" w:rsidR="00E71BC6" w:rsidRPr="00E71BC6">
      <w:r w:rsidRPr="00E71BC6">
        <w:t>Pravna pouka:</w:t>
      </w:r>
    </w:p>
    <w:p w:rsidRDefault="00E71BC6" w:rsidP="00E71BC6" w:rsidR="00E71BC6" w:rsidRPr="00E71BC6">
      <w:r>
        <w:t xml:space="preserve">Protiv zaključka nije dopušten pravni lijek. </w:t>
      </w:r>
      <w:r w:rsidRPr="00E71BC6">
        <w:t xml:space="preserve"> </w:t>
      </w:r>
    </w:p>
    <w:p w:rsidRDefault="00E71BC6" w:rsidP="00E71BC6" w:rsidR="00E71BC6" w:rsidRPr="00E71BC6"/>
    <w:p w:rsidRDefault="00853DB7" w:rsidP="00E71BC6" w:rsidR="00E71BC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ovlašteni službenik</w:t>
      </w:r>
    </w:p>
    <w:p w:rsidRDefault="00853DB7" w:rsidP="00E71BC6" w:rsidR="00853DB7" w:rsidRPr="00E71BC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Sonja Pilić</w:t>
      </w:r>
    </w:p>
    <w:p w:rsidRDefault="00E71BC6" w:rsidP="00E71BC6" w:rsidR="00E71BC6" w:rsidRPr="00853DB7">
      <w:pPr>
        <w:rPr>
          <w:color w:themeColor="background1" w:val="FFFFFF"/>
        </w:rPr>
      </w:pPr>
      <w:r w:rsidRPr="00853DB7">
        <w:rPr>
          <w:color w:themeColor="background1" w:val="FFFFFF"/>
        </w:rPr>
        <w:t>DNA:</w:t>
      </w:r>
    </w:p>
    <w:p w:rsidRDefault="00E71BC6" w:rsidP="00E71BC6" w:rsidR="00E71BC6" w:rsidRPr="00853DB7">
      <w:pPr>
        <w:rPr>
          <w:color w:themeColor="background1" w:val="FFFFFF"/>
        </w:rPr>
      </w:pPr>
      <w:r w:rsidRPr="00853DB7">
        <w:rPr>
          <w:color w:themeColor="background1" w:val="FFFFFF"/>
        </w:rPr>
        <w:t>1. e-Oglasna ploča, ovdje</w:t>
      </w:r>
    </w:p>
    <w:p w:rsidRDefault="00E71BC6" w:rsidP="00E71BC6" w:rsidR="00E71BC6" w:rsidRPr="00853DB7">
      <w:pPr>
        <w:rPr>
          <w:color w:themeColor="background1" w:val="FFFFFF"/>
        </w:rPr>
      </w:pPr>
      <w:r w:rsidRPr="00853DB7">
        <w:rPr>
          <w:color w:themeColor="background1" w:val="FFFFFF"/>
        </w:rPr>
        <w:t xml:space="preserve">2. Razlučnom vjerovniku-kupcu, po pun. OD </w:t>
      </w:r>
      <w:proofErr w:type="spellStart"/>
      <w:r w:rsidRPr="00853DB7">
        <w:rPr>
          <w:color w:themeColor="background1" w:val="FFFFFF"/>
        </w:rPr>
        <w:t>Župić</w:t>
      </w:r>
      <w:proofErr w:type="spellEnd"/>
      <w:r w:rsidRPr="00853DB7">
        <w:rPr>
          <w:color w:themeColor="background1" w:val="FFFFFF"/>
        </w:rPr>
        <w:t xml:space="preserve"> &amp; Partneri, Zagreb</w:t>
      </w:r>
    </w:p>
    <w:p w:rsidRDefault="00E71BC6" w:rsidP="00E71BC6" w:rsidR="00E71BC6" w:rsidRPr="00853DB7">
      <w:pPr>
        <w:rPr>
          <w:color w:themeColor="background1" w:val="FFFFFF"/>
        </w:rPr>
      </w:pPr>
    </w:p>
    <w:p w:rsidRDefault="00E71BC6" w:rsidP="00E71BC6" w:rsidR="00E71BC6" w:rsidRPr="00853DB7">
      <w:pPr>
        <w:rPr>
          <w:color w:themeColor="background1" w:val="FFFFFF"/>
        </w:rPr>
      </w:pPr>
      <w:r w:rsidRPr="00853DB7">
        <w:rPr>
          <w:color w:themeColor="background1" w:val="FFFFFF"/>
        </w:rPr>
        <w:t>NK:</w:t>
      </w:r>
    </w:p>
    <w:p w:rsidRDefault="00E71BC6" w:rsidP="00E71BC6" w:rsidR="00E71BC6" w:rsidRPr="00853DB7">
      <w:pPr>
        <w:rPr>
          <w:color w:themeColor="background1" w:val="FFFFFF"/>
        </w:rPr>
      </w:pPr>
      <w:r w:rsidRPr="00853DB7">
        <w:rPr>
          <w:color w:themeColor="background1" w:val="FFFFFF"/>
        </w:rPr>
        <w:t>1. Pravomoćno 13.6.17.</w:t>
      </w:r>
    </w:p>
    <w:p w:rsidRDefault="00E71BC6" w:rsidP="00E71BC6" w:rsidR="00E71BC6" w:rsidRPr="00853DB7">
      <w:pPr>
        <w:rPr>
          <w:color w:themeColor="background1" w:val="FFFFFF"/>
        </w:rPr>
      </w:pPr>
      <w:r w:rsidRPr="00853DB7">
        <w:rPr>
          <w:color w:themeColor="background1" w:val="FFFFFF"/>
        </w:rPr>
        <w:t>2. Kal. 15 d.</w:t>
      </w:r>
    </w:p>
    <w:p w:rsidRDefault="00E71BC6" w:rsidP="00E71BC6" w:rsidR="00E71BC6" w:rsidRPr="00853DB7">
      <w:pPr>
        <w:rPr>
          <w:color w:themeColor="background1" w:val="FFFFFF"/>
        </w:rPr>
      </w:pPr>
    </w:p>
    <w:p w:rsidRDefault="00E71BC6" w:rsidP="00E71BC6" w:rsidR="00E71BC6" w:rsidRPr="00853DB7">
      <w:pPr>
        <w:rPr>
          <w:color w:themeColor="background1" w:val="FFFFFF"/>
        </w:rPr>
      </w:pPr>
      <w:r w:rsidRPr="00853DB7">
        <w:rPr>
          <w:color w:themeColor="background1" w:val="FFFFFF"/>
        </w:rPr>
        <w:t xml:space="preserve">            Z, </w:t>
      </w:r>
      <w:r w:rsidRPr="00853DB7">
        <w:rPr>
          <w:color w:themeColor="background1" w:val="FFFFFF"/>
        </w:rPr>
        <w:fldChar w:fldCharType="begin"/>
      </w:r>
      <w:r w:rsidRPr="00853DB7">
        <w:rPr>
          <w:color w:themeColor="background1" w:val="FFFFFF"/>
        </w:rPr>
        <w:instrText xml:space="preserve"> TIME \@ "dd.MM.yy" </w:instrText>
      </w:r>
      <w:r w:rsidRPr="00853DB7">
        <w:rPr>
          <w:color w:themeColor="background1" w:val="FFFFFF"/>
        </w:rPr>
        <w:fldChar w:fldCharType="separate"/>
      </w:r>
      <w:r w:rsidR="00680FC1">
        <w:rPr>
          <w:noProof/>
          <w:color w:themeColor="background1" w:val="FFFFFF"/>
        </w:rPr>
        <w:t>13.06.17</w:t>
      </w:r>
      <w:r w:rsidRPr="00853DB7">
        <w:rPr>
          <w:color w:themeColor="background1" w:val="FFFFFF"/>
        </w:rPr>
        <w:fldChar w:fldCharType="end"/>
      </w:r>
      <w:r w:rsidRPr="00853DB7">
        <w:rPr>
          <w:color w:themeColor="background1" w:val="FFFFFF"/>
        </w:rPr>
        <w:t>.    Sudac:</w:t>
      </w:r>
    </w:p>
    <w:p w:rsidRDefault="00E71BC6" w:rsidP="00E71BC6" w:rsidR="00E71BC6" w:rsidRPr="00E71BC6"/>
    <w:sectPr w:rsidSect="001236F4" w:rsidR="00E71BC6" w:rsidRPr="00E71BC6"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1BC6"/>
    <w:rsid w:val="000136FC"/>
    <w:rsid w:val="0006054B"/>
    <w:rsid w:val="00065BED"/>
    <w:rsid w:val="000A0C84"/>
    <w:rsid w:val="0010305B"/>
    <w:rsid w:val="001236F4"/>
    <w:rsid w:val="00196ED9"/>
    <w:rsid w:val="0020513D"/>
    <w:rsid w:val="002D636E"/>
    <w:rsid w:val="00306B26"/>
    <w:rsid w:val="00341514"/>
    <w:rsid w:val="00460833"/>
    <w:rsid w:val="00480F75"/>
    <w:rsid w:val="004B721B"/>
    <w:rsid w:val="004F09F2"/>
    <w:rsid w:val="004F33B5"/>
    <w:rsid w:val="005542B9"/>
    <w:rsid w:val="005879FC"/>
    <w:rsid w:val="00680FC1"/>
    <w:rsid w:val="007964E9"/>
    <w:rsid w:val="007E6803"/>
    <w:rsid w:val="0081766C"/>
    <w:rsid w:val="00853DB7"/>
    <w:rsid w:val="00882966"/>
    <w:rsid w:val="008878E7"/>
    <w:rsid w:val="008D37D0"/>
    <w:rsid w:val="009722A5"/>
    <w:rsid w:val="00994C17"/>
    <w:rsid w:val="009953F9"/>
    <w:rsid w:val="009B4A19"/>
    <w:rsid w:val="00A069F9"/>
    <w:rsid w:val="00AC1340"/>
    <w:rsid w:val="00B0422C"/>
    <w:rsid w:val="00B80BD9"/>
    <w:rsid w:val="00C64368"/>
    <w:rsid w:val="00CA09B3"/>
    <w:rsid w:val="00CB2E97"/>
    <w:rsid w:val="00D00D67"/>
    <w:rsid w:val="00D1731E"/>
    <w:rsid w:val="00DA5DF3"/>
    <w:rsid w:val="00DB4360"/>
    <w:rsid w:val="00DC33EA"/>
    <w:rsid w:val="00DE3C8E"/>
    <w:rsid w:val="00E11888"/>
    <w:rsid w:val="00E27B0A"/>
    <w:rsid w:val="00E66217"/>
    <w:rsid w:val="00E71BC6"/>
    <w:rsid w:val="00E8313B"/>
    <w:rsid w:val="00EB3EEE"/>
    <w:rsid w:val="00EB6D9E"/>
    <w:rsid w:val="00F4546F"/>
    <w:rsid w:val="00F46B04"/>
    <w:rsid w:val="00F6482F"/>
    <w:rsid w:val="00F67A1E"/>
    <w:rsid w:val="00F83887"/>
    <w:rsid w:val="00FC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1B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1BC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0F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0F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0F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0F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0F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1B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1BC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0F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0F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0F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0F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0F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2.jpg@01CCFBB1.81EABE9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1823</izvorni_sadrzaj>
    <derivirana_varijabla naziv="DomainObject.Predmet.Broj_1">1823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St-1823/2016</izvorni_sadrzaj>
    <derivirana_varijabla naziv="DomainObject.Predmet.OznakaBroj_1">St-1823/2016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HYUNDAI AUTO ZAGREB d.o.o.</izvorni_sadrzaj>
    <derivirana_varijabla naziv="DomainObject.Predmet.ProtustrankaFormated_1">  HYUNDAI AUTO ZAGREB d.o.o.</derivirana_varijabla>
  </DomainObject.Predmet.ProtustrankaFormated>
  <DomainObject.Predmet.ProtustrankaFormatedOIB>
    <izvorni_sadrzaj>  HYUNDAI AUTO ZAGREB d.o.o., OIB 81638087458</izvorni_sadrzaj>
    <derivirana_varijabla naziv="DomainObject.Predmet.ProtustrankaFormatedOIB_1">  HYUNDAI AUTO ZAGREB d.o.o., OIB 81638087458</derivirana_varijabla>
  </DomainObject.Predmet.ProtustrankaFormatedOIB>
  <DomainObject.Predmet.ProtustrankaFormatedWithAdress>
    <izvorni_sadrzaj> HYUNDAI AUTO ZAGREB d.o.o., Žitnjak, Slavonska avenija 11/B, 10000 Zagreb</izvorni_sadrzaj>
    <derivirana_varijabla naziv="DomainObject.Predmet.ProtustrankaFormatedWithAdress_1"> HYUNDAI AUTO ZAGREB d.o.o., Žitnjak, Slavonska avenija 11/B, 10000 Zagreb</derivirana_varijabla>
  </DomainObject.Predmet.ProtustrankaFormatedWithAdress>
  <DomainObject.Predmet.ProtustrankaFormatedWithAdressOIB>
    <izvorni_sadrzaj> HYUNDAI AUTO ZAGREB d.o.o., OIB 81638087458, Žitnjak, Slavonska avenija 11/B, 10000 Zagreb</izvorni_sadrzaj>
    <derivirana_varijabla naziv="DomainObject.Predmet.ProtustrankaFormatedWithAdressOIB_1"> HYUNDAI AUTO ZAGREB d.o.o., OIB 81638087458, Žitnjak, Slavonska avenija 11/B, 10000 Zagreb</derivirana_varijabla>
  </DomainObject.Predmet.ProtustrankaFormatedWithAdressOIB>
  <DomainObject.Predmet.ProtustrankaWithAdress>
    <izvorni_sadrzaj>HYUNDAI AUTO ZAGREB d.o.o. Žitnjak, Slavonska avenija 11/B, 10000 Zagreb</izvorni_sadrzaj>
    <derivirana_varijabla naziv="DomainObject.Predmet.ProtustrankaWithAdress_1">HYUNDAI AUTO ZAGREB d.o.o. Žitnjak, Slavonska avenija 11/B, 10000 Zagreb</derivirana_varijabla>
  </DomainObject.Predmet.ProtustrankaWithAdress>
  <DomainObject.Predmet.ProtustrankaWithAdressOIB>
    <izvorni_sadrzaj>HYUNDAI AUTO ZAGREB d.o.o., OIB 81638087458, Žitnjak, Slavonska avenija 11/B, 10000 Zagreb</izvorni_sadrzaj>
    <derivirana_varijabla naziv="DomainObject.Predmet.ProtustrankaWithAdressOIB_1">HYUNDAI AUTO ZAGREB d.o.o., OIB 81638087458, Žitnjak, Slavonska avenija 11/B, 10000 Zagreb</derivirana_varijabla>
  </DomainObject.Predmet.ProtustrankaWithAdressOIB>
  <DomainObject.Predmet.ProtustrankaNazivFormated>
    <izvorni_sadrzaj>HYUNDAI AUTO ZAGREB d.o.o.</izvorni_sadrzaj>
    <derivirana_varijabla naziv="DomainObject.Predmet.ProtustrankaNazivFormated_1">HYUNDAI AUTO ZAGREB d.o.o.</derivirana_varijabla>
  </DomainObject.Predmet.ProtustrankaNazivFormated>
  <DomainObject.Predmet.ProtustrankaNazivFormatedOIB>
    <izvorni_sadrzaj>HYUNDAI AUTO ZAGREB d.o.o., OIB 81638087458</izvorni_sadrzaj>
    <derivirana_varijabla naziv="DomainObject.Predmet.ProtustrankaNazivFormatedOIB_1">HYUNDAI AUTO ZAGREB d.o.o., OIB 81638087458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HYUNDAI AUTO ZAGREB d.o.o.</item>
    </izvorni_sadrzaj>
    <derivirana_varijabla naziv="DomainObject.Predmet.ProtuStrankaListFormated_1">
      <item>HYUNDAI AUTO ZAGREB d.o.o.</item>
    </derivirana_varijabla>
  </DomainObject.Predmet.ProtuStrankaListFormated>
  <DomainObject.Predmet.ProtuStrankaListFormatedOIB>
    <izvorni_sadrzaj>
      <item>HYUNDAI AUTO ZAGREB d.o.o., OIB 81638087458</item>
    </izvorni_sadrzaj>
    <derivirana_varijabla naziv="DomainObject.Predmet.ProtuStrankaListFormatedOIB_1">
      <item>HYUNDAI AUTO ZAGREB d.o.o., OIB 81638087458</item>
    </derivirana_varijabla>
  </DomainObject.Predmet.ProtuStrankaListFormatedOIB>
  <DomainObject.Predmet.ProtuStrankaListFormatedWithAdress>
    <izvorni_sadrzaj>
      <item>HYUNDAI AUTO ZAGREB d.o.o., Žitnjak, Slavonska avenija 11/B, 10000 Zagreb</item>
    </izvorni_sadrzaj>
    <derivirana_varijabla naziv="DomainObject.Predmet.ProtuStrankaListFormatedWithAdress_1">
      <item>HYUNDAI AUTO ZAGREB d.o.o., Žitnjak, Slavonska avenija 11/B, 10000 Zagreb</item>
    </derivirana_varijabla>
  </DomainObject.Predmet.ProtuStrankaListFormatedWithAdress>
  <DomainObject.Predmet.ProtuStrankaListFormatedWithAdressOIB>
    <izvorni_sadrzaj>
      <item>HYUNDAI AUTO ZAGREB d.o.o., OIB 81638087458, Žitnjak, Slavonska avenija 11/B, 10000 Zagreb</item>
    </izvorni_sadrzaj>
    <derivirana_varijabla naziv="DomainObject.Predmet.ProtuStrankaListFormatedWithAdressOIB_1">
      <item>HYUNDAI AUTO ZAGREB d.o.o., OIB 81638087458, Žitnjak, Slavonska avenija 11/B, 10000 Zagreb</item>
    </derivirana_varijabla>
  </DomainObject.Predmet.ProtuStrankaListFormatedWithAdressOIB>
  <DomainObject.Predmet.ProtuStrankaListNazivFormated>
    <izvorni_sadrzaj>
      <item>HYUNDAI AUTO ZAGREB d.o.o.</item>
    </izvorni_sadrzaj>
    <derivirana_varijabla naziv="DomainObject.Predmet.ProtuStrankaListNazivFormated_1">
      <item>HYUNDAI AUTO ZAGREB d.o.o.</item>
    </derivirana_varijabla>
  </DomainObject.Predmet.ProtuStrankaListNazivFormated>
  <DomainObject.Predmet.ProtuStrankaListNazivFormatedOIB>
    <izvorni_sadrzaj>
      <item>HYUNDAI AUTO ZAGREB d.o.o., OIB 81638087458</item>
    </izvorni_sadrzaj>
    <derivirana_varijabla naziv="DomainObject.Predmet.ProtuStrankaListNazivFormatedOIB_1">
      <item>HYUNDAI AUTO ZAGREB d.o.o., OIB 81638087458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HYUNDAI AUTO ZAGREB d.o.o.</izvorni_sadrzaj>
    <derivirana_varijabla naziv="DomainObject.Predmet.ProtustrankaIDrugi_1">HYUNDAI AUTO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HYUNDAI AUTO ZAGREB d.o.o., OIB 81638087458, Žitnjak, Slavonska avenija 11/B, 10000 Zagreb</izvorni_sadrzaj>
    <derivirana_varijabla naziv="DomainObject.Predmet.ProtustrankaIDrugiAdressOIB_1">HYUNDAI AUTO ZAGREB d.o.o., OIB 81638087458, Žitnjak, Slavonska avenija 11/B,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HYUNDAI AUTO ZAGREB d.o.o.</item>
    </izvorni_sadrzaj>
    <derivirana_varijabla naziv="DomainObject.Predmet.SudioniciListNaziv_1">
      <item>FINA Regionalni centar Zagreb</item>
      <item>HYUNDAI AUTO ZAGREB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HYUNDAI AUTO ZAGREB d.o.o., OIB 81638087458, Žitnjak, Slavonska avenija 11/B,10000 Zagreb</item>
    </izvorni_sadrzaj>
    <derivirana_varijabla naziv="DomainObject.Predmet.SudioniciListAdressOIB_1">
      <item>FINA Regionalni centar Zagreb, OIB 85821130368, Trg svibanjskih žrtava 1995. 1,10000 Zagreb</item>
      <item>HYUNDAI AUTO ZAGREB d.o.o., OIB 81638087458, Žitnjak, Slavonska avenija 11/B,10000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81638087458</item>
    </izvorni_sadrzaj>
    <derivirana_varijabla naziv="DomainObject.Predmet.SudioniciListNazivOIB_1">
      <item>, OIB 85821130368</item>
      <item>, OIB 81638087458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203</properties:Words>
  <properties:Characters>940</properties:Characters>
  <properties:Lines>44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2017-06-13T11:37:00Z</dcterms:created>
  <dc:creator>MK</dc:creator>
  <cp:lastModifiedBy>Sonja Pilić</cp:lastModifiedBy>
  <cp:lastPrinted>2017-06-13T11:39:00Z</cp:lastPrinted>
  <dcterms:modified xmlns:xsi="http://www.w3.org/2001/XMLSchema-instance" xsi:type="dcterms:W3CDTF">2017-06-13T11:40:00Z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