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9d61" w14:paraId="ae39d61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CF1FF9">
        <w:rPr>
          <w:b/>
        </w:rPr>
        <w:t>779</w:t>
      </w:r>
      <w:r w:rsidR="008D1B0D" w:rsidRPr="008D1B0D">
        <w:rPr>
          <w:b/>
        </w:rPr>
        <w:t>/2016-</w:t>
      </w:r>
      <w:r w:rsidR="00161C2A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CF1FF9" w:rsidRPr="00CF1FF9">
        <w:t>ŽUPA SV.MIHAELA ARKANĐELA, OIB 60588365069 sa sjedištem u PRELOŠČICA 123</w:t>
      </w:r>
      <w:r w:rsidR="00B16504" w:rsidRPr="00B16504">
        <w:t xml:space="preserve">, </w:t>
      </w:r>
      <w:r w:rsidR="00AA7765">
        <w:t xml:space="preserve">dana </w:t>
      </w:r>
      <w:r w:rsidR="00CF1FF9">
        <w:t>14</w:t>
      </w:r>
      <w:r w:rsidR="00CA613B">
        <w:t xml:space="preserve">. </w:t>
      </w:r>
      <w:r w:rsidR="00CF1FF9">
        <w:t>lipnja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F1FF9" w:rsidRPr="00CF1FF9">
        <w:t>ŽUPA SV.MIHAELA ARKANĐELA, OIB 60588365069 sa sjedištem u PRELOŠČICA 123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0D3151">
        <w:t>Nikola Bojanić iz Osijeka</w:t>
      </w:r>
      <w:r w:rsidR="00C81DE6">
        <w:t xml:space="preserve">, </w:t>
      </w:r>
      <w:r w:rsidR="000D3151">
        <w:t>Bračka 179,</w:t>
      </w:r>
      <w:r w:rsidR="00CA613B" w:rsidRPr="00CA613B">
        <w:t xml:space="preserve"> OIB: </w:t>
      </w:r>
      <w:r w:rsidR="000D3151">
        <w:t>32886956915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CF1FF9" w:rsidRPr="00CF1FF9">
        <w:t>ŽUPA SV.MIHAELA ARKANĐELA, OIB 60588365069 sa sjedištem u PRELOŠČICA 123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CF1FF9" w:rsidP="00F74270" w:rsidR="00CF1FF9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lastRenderedPageBreak/>
        <w:t>Broj: 7/St-2</w:t>
      </w:r>
      <w:r w:rsidR="00FB017F">
        <w:rPr>
          <w:b/>
        </w:rPr>
        <w:t>7</w:t>
      </w:r>
      <w:r w:rsidR="00CF1FF9">
        <w:rPr>
          <w:b/>
        </w:rPr>
        <w:t>79</w:t>
      </w:r>
      <w:r w:rsidRPr="001F3CC8">
        <w:rPr>
          <w:b/>
        </w:rPr>
        <w:t>/2016-</w:t>
      </w:r>
      <w:r w:rsidR="00161C2A">
        <w:rPr>
          <w:b/>
        </w:rPr>
        <w:t>4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CF1FF9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F1FF9" w:rsidRPr="00CF1FF9">
        <w:t>ŽUPA SV.MIHAELA ARKANĐELA, OIB 60588365069 sa sjedištem u PRELOŠČICA 123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CF1FF9">
        <w:t>3231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CF1FF9">
        <w:t>14</w:t>
      </w:r>
      <w:r w:rsidR="00654824" w:rsidRPr="00857F3B">
        <w:t xml:space="preserve">. </w:t>
      </w:r>
      <w:r w:rsidR="00CF1FF9">
        <w:t>travnja</w:t>
      </w:r>
      <w:r w:rsidR="002833E0">
        <w:t xml:space="preserve"> 201</w:t>
      </w:r>
      <w:r w:rsidR="00FB017F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F1FF9">
        <w:t>14</w:t>
      </w:r>
      <w:r w:rsidR="00CA613B">
        <w:t xml:space="preserve">. </w:t>
      </w:r>
      <w:r w:rsidR="00CF1FF9">
        <w:t>lipnja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DAF" w:rsidR="003E2DAF">
      <w:r>
        <w:separator/>
      </w:r>
    </w:p>
  </w:endnote>
  <w:endnote w:id="0" w:type="continuationSeparator">
    <w:p w:rsidRDefault="003E2DAF" w:rsidR="003E2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DAF" w:rsidR="003E2DAF">
      <w:r>
        <w:separator/>
      </w:r>
    </w:p>
  </w:footnote>
  <w:footnote w:id="0" w:type="continuationSeparator">
    <w:p w:rsidRDefault="003E2DAF" w:rsidR="003E2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D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151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1C2A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2DAF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CF1FF9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E4DD4"/>
    <w:rsid w:val="00DF26AE"/>
    <w:rsid w:val="00E11F91"/>
    <w:rsid w:val="00E1784E"/>
    <w:rsid w:val="00E57783"/>
    <w:rsid w:val="00E72C9F"/>
    <w:rsid w:val="00E82FB3"/>
    <w:rsid w:val="00E9327B"/>
    <w:rsid w:val="00E93D49"/>
    <w:rsid w:val="00EA126B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D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D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D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D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D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D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D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D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2779</izvorni_sadrzaj>
    <derivirana_varijabla naziv="DomainObject.Predmet.Broj_1">2779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St-2779/2016</izvorni_sadrzaj>
    <derivirana_varijabla naziv="DomainObject.Predmet.OznakaBroj_1">St-2779/2016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otustrankaFormated>
    <izvorni_sadrzaj>  ŽUPA SV. MIHAELA ARKANĐELA</izvorni_sadrzaj>
    <derivirana_varijabla naziv="DomainObject.Predmet.ProtustrankaFormated_1">  ŽUPA SV. MIHAELA ARKANĐELA</derivirana_varijabla>
  </DomainObject.Predmet.ProtustrankaFormated>
  <DomainObject.Predmet.ProtustrankaFormatedOIB>
    <izvorni_sadrzaj>  ŽUPA SV. MIHAELA ARKANĐELA, OIB 60588365069</izvorni_sadrzaj>
    <derivirana_varijabla naziv="DomainObject.Predmet.ProtustrankaFormatedOIB_1">  ŽUPA SV. MIHAELA ARKANĐELA, OIB 60588365069</derivirana_varijabla>
  </DomainObject.Predmet.ProtustrankaFormatedOIB>
  <DomainObject.Predmet.ProtustrankaFormatedWithAdress>
    <izvorni_sadrzaj> ŽUPA SV. MIHAELA ARKANĐELA, Prelošćica 123, 44000 Prelošćica</izvorni_sadrzaj>
    <derivirana_varijabla naziv="DomainObject.Predmet.ProtustrankaFormatedWithAdress_1"> ŽUPA SV. MIHAELA ARKANĐELA, Prelošćica 123, 44000 Prelošćica</derivirana_varijabla>
  </DomainObject.Predmet.ProtustrankaFormatedWithAdress>
  <DomainObject.Predmet.ProtustrankaFormatedWithAdressOIB>
    <izvorni_sadrzaj> ŽUPA SV. MIHAELA ARKANĐELA, OIB 60588365069, Prelošćica 123, 44000 Prelošćica</izvorni_sadrzaj>
    <derivirana_varijabla naziv="DomainObject.Predmet.ProtustrankaFormatedWithAdressOIB_1"> ŽUPA SV. MIHAELA ARKANĐELA, OIB 60588365069, Prelošćica 123, 44000 Prelošćica</derivirana_varijabla>
  </DomainObject.Predmet.ProtustrankaFormatedWithAdressOIB>
  <DomainObject.Predmet.ProtustrankaWithAdress>
    <izvorni_sadrzaj>ŽUPA SV. MIHAELA ARKANĐELA Prelošćica 123, 44000 Prelošćica</izvorni_sadrzaj>
    <derivirana_varijabla naziv="DomainObject.Predmet.ProtustrankaWithAdress_1">ŽUPA SV. MIHAELA ARKANĐELA Prelošćica 123, 44000 Prelošćica</derivirana_varijabla>
  </DomainObject.Predmet.ProtustrankaWithAdress>
  <DomainObject.Predmet.ProtustrankaWithAdressOIB>
    <izvorni_sadrzaj>ŽUPA SV. MIHAELA ARKANĐELA, OIB 60588365069, Prelošćica 123, 44000 Prelošćica</izvorni_sadrzaj>
    <derivirana_varijabla naziv="DomainObject.Predmet.ProtustrankaWithAdressOIB_1">ŽUPA SV. MIHAELA ARKANĐELA, OIB 60588365069, Prelošćica 123, 44000 Prelošćica</derivirana_varijabla>
  </DomainObject.Predmet.ProtustrankaWithAdressOIB>
  <DomainObject.Predmet.ProtustrankaNazivFormated>
    <izvorni_sadrzaj>ŽUPA SV. MIHAELA ARKANĐELA</izvorni_sadrzaj>
    <derivirana_varijabla naziv="DomainObject.Predmet.ProtustrankaNazivFormated_1">ŽUPA SV. MIHAELA ARKANĐELA</derivirana_varijabla>
  </DomainObject.Predmet.ProtustrankaNazivFormated>
  <DomainObject.Predmet.ProtustrankaNazivFormatedOIB>
    <izvorni_sadrzaj>ŽUPA SV. MIHAELA ARKANĐELA, OIB 60588365069</izvorni_sadrzaj>
    <derivirana_varijabla naziv="DomainObject.Predmet.ProtustrankaNazivFormatedOIB_1">ŽUPA SV. MIHAELA ARKANĐELA, OIB 60588365069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192934.47</izvorni_sadrzaj>
    <derivirana_varijabla naziv="DomainObject.Predmet.TrenutnaVrijednost_1">192934.47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ŽUPA SV. MIHAELA ARKANĐELA</item>
    </izvorni_sadrzaj>
    <derivirana_varijabla naziv="DomainObject.Predmet.ProtuStrankaListFormated_1">
      <item>ŽUPA SV. MIHAELA ARKANĐELA</item>
    </derivirana_varijabla>
  </DomainObject.Predmet.ProtuStrankaListFormated>
  <DomainObject.Predmet.ProtuStrankaListFormatedOIB>
    <izvorni_sadrzaj>
      <item>ŽUPA SV. MIHAELA ARKANĐELA, OIB 60588365069</item>
    </izvorni_sadrzaj>
    <derivirana_varijabla naziv="DomainObject.Predmet.ProtuStrankaListFormatedOIB_1">
      <item>ŽUPA SV. MIHAELA ARKANĐELA, OIB 60588365069</item>
    </derivirana_varijabla>
  </DomainObject.Predmet.ProtuStrankaListFormatedOIB>
  <DomainObject.Predmet.ProtuStrankaListFormatedWithAdress>
    <izvorni_sadrzaj>
      <item>ŽUPA SV. MIHAELA ARKANĐELA, Prelošćica 123, 44000 Prelošćica</item>
    </izvorni_sadrzaj>
    <derivirana_varijabla naziv="DomainObject.Predmet.ProtuStrankaListFormatedWithAdress_1">
      <item>ŽUPA SV. MIHAELA ARKANĐELA, Prelošćica 123, 44000 Prelošćica</item>
    </derivirana_varijabla>
  </DomainObject.Predmet.ProtuStrankaListFormatedWithAdress>
  <DomainObject.Predmet.ProtuStrankaListFormatedWithAdressOIB>
    <izvorni_sadrzaj>
      <item>ŽUPA SV. MIHAELA ARKANĐELA, OIB 60588365069, Prelošćica 123, 44000 Prelošćica</item>
    </izvorni_sadrzaj>
    <derivirana_varijabla naziv="DomainObject.Predmet.ProtuStrankaListFormatedWithAdressOIB_1">
      <item>ŽUPA SV. MIHAELA ARKANĐELA, OIB 60588365069, Prelošćica 123, 44000 Prelošćica</item>
    </derivirana_varijabla>
  </DomainObject.Predmet.ProtuStrankaListFormatedWithAdressOIB>
  <DomainObject.Predmet.ProtuStrankaListNazivFormated>
    <izvorni_sadrzaj>
      <item>ŽUPA SV. MIHAELA ARKANĐELA</item>
    </izvorni_sadrzaj>
    <derivirana_varijabla naziv="DomainObject.Predmet.ProtuStrankaListNazivFormated_1">
      <item>ŽUPA SV. MIHAELA ARKANĐELA</item>
    </derivirana_varijabla>
  </DomainObject.Predmet.ProtuStrankaListNazivFormated>
  <DomainObject.Predmet.ProtuStrankaListNazivFormatedOIB>
    <izvorni_sadrzaj>
      <item>ŽUPA SV. MIHAELA ARKANĐELA, OIB 60588365069</item>
    </izvorni_sadrzaj>
    <derivirana_varijabla naziv="DomainObject.Predmet.ProtuStrankaListNazivFormatedOIB_1">
      <item>ŽUPA SV. MIHAELA ARKANĐELA, OIB 60588365069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ŽUPA SV. MIHAELA ARKANĐELA</izvorni_sadrzaj>
    <derivirana_varijabla naziv="DomainObject.Predmet.ProtustrankaIDrugi_1">ŽUPA SV. MIHAELA ARKANĐELA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ŽUPA SV. MIHAELA ARKANĐELA, OIB 60588365069, Prelošćica 123, 44000 Prelošćica</izvorni_sadrzaj>
    <derivirana_varijabla naziv="DomainObject.Predmet.ProtustrankaIDrugiAdressOIB_1">ŽUPA SV. MIHAELA ARKANĐELA, OIB 60588365069, Prelošćica 123, 44000 Prelošćica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SV. MIHAELA ARKANĐELA</item>
      <item>FINA Regionalni centar Zagreb</item>
    </izvorni_sadrzaj>
    <derivirana_varijabla naziv="DomainObject.Predmet.SudioniciListNaziv_1">
      <item>ŽUPA SV. MIHAELA ARKANĐELA</item>
      <item>FINA Regionalni centar Zagreb</item>
    </derivirana_varijabla>
  </DomainObject.Predmet.SudioniciListNaziv>
  <DomainObject.Predmet.SudioniciListAdressOIB>
    <izvorni_sadrzaj>
      <item>ŽUPA SV. MIHAELA ARKANĐELA, OIB 60588365069, Prelošćica 123,44000 Prelošćica</item>
      <item>FINA Regionalni centar Zagreb, OIB 85821130368, Trg svibanjskih žrtava 1995. 1,10000 Zagreb</item>
    </izvorni_sadrzaj>
    <derivirana_varijabla naziv="DomainObject.Predmet.SudioniciListAdressOIB_1">
      <item>ŽUPA SV. MIHAELA ARKANĐELA, OIB 60588365069, Prelošćica 123,44000 Prelošćica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60588365069</item>
      <item>, OIB 85821130368</item>
    </izvorni_sadrzaj>
    <derivirana_varijabla naziv="DomainObject.Predmet.SudioniciListNazivOIB_1">
      <item>, OIB 60588365069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70F95-3D50-4B40-A788-F3DD8C138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777</properties:Words>
  <properties:Characters>4350</properties:Characters>
  <properties:Lines>111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2017-06-14T06:39:00Z</dcterms:created>
  <dc:creator>alet</dc:creator>
  <cp:lastModifiedBy>wsadmin</cp:lastModifiedBy>
  <cp:lastPrinted>2017-06-14T06:49:00Z</cp:lastPrinted>
  <dcterms:modified xmlns:xsi="http://www.w3.org/2001/XMLSchema-instance" xsi:type="dcterms:W3CDTF">2017-06-14T06:56:00Z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