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21b2" w14:paraId="7f621b2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1B679E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F40467" w:rsidP="00E16331" w:rsidR="00F40467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2D7EDE">
        <w:t>TERRA BELLUS d.o.o. u stečaju, Zagreb, Ilica 89/1, OIB: 43369029015</w:t>
      </w:r>
      <w:r w:rsidR="00F40467">
        <w:t xml:space="preserve">, </w:t>
      </w:r>
      <w:r w:rsidR="002D7EDE">
        <w:t>23</w:t>
      </w:r>
      <w:r w:rsidR="00A50AF8">
        <w:t>. listopada</w:t>
      </w:r>
      <w:r w:rsidR="00FF73ED">
        <w:t xml:space="preserve"> </w:t>
      </w:r>
      <w:r w:rsidR="003E669C">
        <w:t>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2D7EDE" w:rsidP="00E16331" w:rsidR="002D7EDE">
      <w:pPr>
        <w:jc w:val="center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2D7EDE" w:rsidP="00E16331" w:rsidR="002D7EDE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2D7EDE" w:rsidP="00FF73ED" w:rsidR="0077253A">
      <w:pPr>
        <w:pStyle w:val="Odlomakpopisa"/>
        <w:numPr>
          <w:ilvl w:val="0"/>
          <w:numId w:val="15"/>
        </w:numPr>
      </w:pPr>
      <w:r>
        <w:t>Prvi</w:t>
      </w:r>
      <w:r w:rsidR="00FF73ED">
        <w:t xml:space="preserve"> viši isplatni red</w:t>
      </w:r>
    </w:p>
    <w:p w:rsidRDefault="00FF73ED" w:rsidP="00FF73ED" w:rsidR="00FF73ED">
      <w:pPr>
        <w:pStyle w:val="Odlomakpopisa"/>
        <w:ind w:left="1134"/>
        <w:jc w:val="both"/>
      </w:pPr>
    </w:p>
    <w:p w:rsidRDefault="000F61AA" w:rsidP="000F61AA" w:rsidR="000F61AA" w:rsidRPr="000F61AA">
      <w:pPr>
        <w:pStyle w:val="Odlomakpopisa"/>
        <w:numPr>
          <w:ilvl w:val="1"/>
          <w:numId w:val="15"/>
        </w:numPr>
        <w:spacing w:lineRule="auto" w:line="276"/>
        <w:jc w:val="both"/>
      </w:pPr>
      <w:r w:rsidRPr="000F61AA">
        <w:t xml:space="preserve">RH, MINISTARSTVO FINANCIJA, </w:t>
      </w:r>
      <w:r w:rsidR="002D7EDE">
        <w:t>Porezna uprava</w:t>
      </w:r>
      <w:r w:rsidRPr="000F61AA">
        <w:t>,</w:t>
      </w:r>
    </w:p>
    <w:p w:rsidRDefault="000F61AA" w:rsidP="002D7EDE" w:rsidR="002D7EDE">
      <w:pPr>
        <w:jc w:val="both"/>
      </w:pPr>
      <w:r>
        <w:t xml:space="preserve">     </w:t>
      </w:r>
      <w:r w:rsidR="002D7EDE">
        <w:t xml:space="preserve">               </w:t>
      </w:r>
      <w:r>
        <w:t xml:space="preserve"> </w:t>
      </w:r>
      <w:r w:rsidR="002D7EDE">
        <w:t xml:space="preserve">Područni ured </w:t>
      </w:r>
      <w:r w:rsidRPr="000F61AA">
        <w:t xml:space="preserve">Zagreb, OIB: 18683136487, u iznosu od   </w:t>
      </w:r>
      <w:r w:rsidR="002D7EDE">
        <w:t xml:space="preserve"> </w:t>
      </w:r>
      <w:r w:rsidRPr="000F61AA">
        <w:t xml:space="preserve">                </w:t>
      </w:r>
      <w:r w:rsidR="002D7EDE" w:rsidRPr="002D7EDE">
        <w:t>78.469,73 kn</w:t>
      </w:r>
    </w:p>
    <w:p w:rsidRDefault="002D7EDE" w:rsidP="002D7EDE" w:rsidR="002D7EDE">
      <w:pPr>
        <w:jc w:val="both"/>
      </w:pPr>
    </w:p>
    <w:p w:rsidRDefault="002D7EDE" w:rsidP="002D7EDE" w:rsidR="002D7EDE">
      <w:pPr>
        <w:pStyle w:val="Odlomakpopisa"/>
        <w:numPr>
          <w:ilvl w:val="0"/>
          <w:numId w:val="15"/>
        </w:numPr>
        <w:jc w:val="both"/>
      </w:pPr>
      <w:r>
        <w:t>Drugi viši isplatni red</w:t>
      </w:r>
    </w:p>
    <w:p w:rsidRDefault="002D7EDE" w:rsidP="002D7EDE" w:rsidR="002D7EDE" w:rsidRPr="00DC0339">
      <w:pPr>
        <w:pStyle w:val="Odlomakpopisa"/>
        <w:ind w:left="1429"/>
        <w:jc w:val="both"/>
      </w:pPr>
    </w:p>
    <w:p w:rsidRDefault="002D7EDE" w:rsidP="002D7EDE" w:rsidR="002D7EDE">
      <w:pPr>
        <w:pStyle w:val="Odlomakpopisa"/>
        <w:numPr>
          <w:ilvl w:val="1"/>
          <w:numId w:val="15"/>
        </w:numPr>
        <w:spacing w:lineRule="auto" w:line="276"/>
        <w:jc w:val="both"/>
      </w:pPr>
      <w:r w:rsidRPr="00764772">
        <w:t xml:space="preserve">RH, MINISTARSTVO FINANCIJA, </w:t>
      </w:r>
      <w:r>
        <w:t xml:space="preserve">Porezna uprava, </w:t>
      </w:r>
    </w:p>
    <w:p w:rsidRDefault="002D7EDE" w:rsidP="002D7EDE" w:rsidR="002D7EDE" w:rsidRPr="00764772">
      <w:pPr>
        <w:pStyle w:val="Odlomakpopisa"/>
        <w:spacing w:lineRule="auto" w:line="276"/>
        <w:ind w:left="1428"/>
        <w:jc w:val="both"/>
      </w:pPr>
      <w:r>
        <w:t>Područni ured Z</w:t>
      </w:r>
      <w:r w:rsidRPr="00764772">
        <w:t>agreb,</w:t>
      </w:r>
      <w:r>
        <w:t xml:space="preserve"> </w:t>
      </w:r>
      <w:r w:rsidRPr="00764772">
        <w:t>OIB: 18683136487, u iznosu od</w:t>
      </w:r>
      <w:r>
        <w:t xml:space="preserve"> </w:t>
      </w:r>
      <w:r w:rsidRPr="00764772">
        <w:t xml:space="preserve">               </w:t>
      </w:r>
      <w:r>
        <w:t xml:space="preserve">  53.869,64 kn</w:t>
      </w:r>
    </w:p>
    <w:p w:rsidRDefault="002D7EDE" w:rsidP="002D7EDE" w:rsidR="002D7ED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ALLIANZ ZAGREB d.d., Zagreb, Heinzlova 70,</w:t>
      </w:r>
    </w:p>
    <w:p w:rsidRDefault="002D7EDE" w:rsidP="002D7EDE" w:rsidR="002D7EDE">
      <w:pPr>
        <w:pStyle w:val="Odlomakpopisa"/>
        <w:spacing w:lineRule="auto" w:line="276"/>
        <w:ind w:left="1068"/>
        <w:jc w:val="both"/>
      </w:pPr>
      <w:r>
        <w:t xml:space="preserve">      OIB: 23759810849, u iznosu od                                                      39.075,16 kn</w:t>
      </w:r>
    </w:p>
    <w:p w:rsidRDefault="002D7EDE" w:rsidP="002D7EDE" w:rsidR="002D7ED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INA-Industrija nafte d.d., Zagreb, Avenija V.</w:t>
      </w:r>
    </w:p>
    <w:p w:rsidRDefault="002D7EDE" w:rsidP="002D7EDE" w:rsidR="002D7EDE">
      <w:pPr>
        <w:pStyle w:val="Odlomakpopisa"/>
        <w:spacing w:lineRule="auto" w:line="276"/>
        <w:ind w:left="1068"/>
        <w:jc w:val="both"/>
      </w:pPr>
      <w:r>
        <w:t xml:space="preserve">      Holjevca 10, OIB: 27759560625, u iznosu od                               244.371,72 kn</w:t>
      </w:r>
    </w:p>
    <w:p w:rsidRDefault="002D7EDE" w:rsidP="002D7EDE" w:rsidR="002D7ED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Financijska agencija, Zagreb, Ulica grada Vukovara 70,</w:t>
      </w:r>
    </w:p>
    <w:p w:rsidRDefault="002D7EDE" w:rsidP="002D7EDE" w:rsidR="002D7EDE">
      <w:pPr>
        <w:pStyle w:val="Odlomakpopisa"/>
        <w:spacing w:lineRule="auto" w:line="276"/>
        <w:ind w:left="1068"/>
        <w:jc w:val="both"/>
      </w:pPr>
      <w:r>
        <w:t xml:space="preserve">      OIB: 85821130368, u iznosu od                                                        2.078,92 kn</w:t>
      </w:r>
    </w:p>
    <w:p w:rsidRDefault="002D7EDE" w:rsidP="002D7EDE" w:rsidR="002D7ED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CROATIA osiguranje d.d., Zagreb, Vatroslava </w:t>
      </w:r>
    </w:p>
    <w:p w:rsidRDefault="002D7EDE" w:rsidP="002D7EDE" w:rsidR="002D7EDE">
      <w:pPr>
        <w:pStyle w:val="Odlomakpopisa"/>
        <w:spacing w:lineRule="auto" w:line="276"/>
        <w:ind w:left="1068"/>
        <w:jc w:val="both"/>
      </w:pPr>
      <w:r>
        <w:t xml:space="preserve">      Jagića 33, OIB: 26187994862, u iznosu od                                     23.358,01 kn</w:t>
      </w:r>
    </w:p>
    <w:p w:rsidRDefault="002D7EDE" w:rsidP="002D7EDE" w:rsidR="002D7ED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ZAGREBAČKI HOLDING d.o.o., Zagreb, </w:t>
      </w:r>
    </w:p>
    <w:p w:rsidRDefault="002D7EDE" w:rsidP="002D7EDE" w:rsidR="002D7EDE">
      <w:pPr>
        <w:pStyle w:val="Odlomakpopisa"/>
        <w:spacing w:lineRule="auto" w:line="276"/>
        <w:ind w:left="1068"/>
        <w:jc w:val="both"/>
      </w:pPr>
      <w:r>
        <w:t xml:space="preserve">      Ulica grada Vukovara 41, OIB: 85584865987, u iznosu od                481,31 kn</w:t>
      </w:r>
    </w:p>
    <w:p w:rsidRDefault="002D7EDE" w:rsidP="002D7EDE" w:rsidR="002D7ED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ERSTE CARD CLUB d.o.o., Zagreb, Folnegovićeva 6,</w:t>
      </w:r>
    </w:p>
    <w:p w:rsidRDefault="002D7EDE" w:rsidP="002D7EDE" w:rsidR="002D7EDE">
      <w:pPr>
        <w:pStyle w:val="Odlomakpopisa"/>
        <w:spacing w:lineRule="auto" w:line="276"/>
        <w:ind w:left="1068"/>
        <w:jc w:val="both"/>
      </w:pPr>
      <w:r>
        <w:t xml:space="preserve">      OIB: 85941596441, u iznosu od                                                    138.018,52 kn</w:t>
      </w:r>
    </w:p>
    <w:p w:rsidRDefault="002D7EDE" w:rsidP="002D7EDE" w:rsidR="002D7EDE" w:rsidRPr="00211495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 w:rsidRPr="00211495">
        <w:t xml:space="preserve">ALFA LEASING d.o.o. u likvidaciji, Zagreb, </w:t>
      </w:r>
    </w:p>
    <w:p w:rsidRDefault="002D7EDE" w:rsidP="002D7EDE" w:rsidR="002D7EDE">
      <w:pPr>
        <w:pStyle w:val="Odlomakpopisa"/>
        <w:spacing w:lineRule="auto" w:line="276"/>
        <w:ind w:left="1068"/>
        <w:jc w:val="both"/>
      </w:pPr>
      <w:r>
        <w:t xml:space="preserve">      Savska cesta 182, OIB: 6740517499, u iznosu od                        109.070,24 kn</w:t>
      </w:r>
    </w:p>
    <w:p w:rsidRDefault="002D7EDE" w:rsidP="002D7EDE" w:rsidR="002D7ED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lastRenderedPageBreak/>
        <w:t xml:space="preserve">VENETO BANCA S.P.A. IN L.C.A, </w:t>
      </w:r>
    </w:p>
    <w:p w:rsidRDefault="002D7EDE" w:rsidP="002D7EDE" w:rsidR="002D7EDE">
      <w:pPr>
        <w:pStyle w:val="Odlomakpopisa"/>
        <w:spacing w:lineRule="auto" w:line="276"/>
        <w:ind w:left="1428"/>
        <w:contextualSpacing w:val="false"/>
        <w:jc w:val="both"/>
      </w:pPr>
      <w:r>
        <w:t>31044 Monte Belluna TV, Via Feltrina Sud 250,</w:t>
      </w:r>
    </w:p>
    <w:p w:rsidRDefault="002D7EDE" w:rsidP="002D7EDE" w:rsidR="002D7EDE">
      <w:pPr>
        <w:pStyle w:val="Odlomakpopisa"/>
        <w:spacing w:lineRule="auto" w:line="276"/>
        <w:ind w:left="1428"/>
        <w:contextualSpacing w:val="false"/>
        <w:jc w:val="both"/>
      </w:pPr>
      <w:r>
        <w:t xml:space="preserve"> OIB: 00208740266, u iznosu od                                                   538.990,24 kn</w:t>
      </w:r>
    </w:p>
    <w:p w:rsidRDefault="002D7EDE" w:rsidP="002D7EDE" w:rsidR="002D7ED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SPLITSKA BANKA d.d., Split, Domovinskog rata 61,</w:t>
      </w:r>
    </w:p>
    <w:p w:rsidRDefault="002D7EDE" w:rsidP="002D7EDE" w:rsidR="002D7EDE">
      <w:pPr>
        <w:pStyle w:val="Odlomakpopisa"/>
        <w:spacing w:lineRule="auto" w:line="276"/>
        <w:ind w:left="1068"/>
        <w:jc w:val="both"/>
      </w:pPr>
      <w:r>
        <w:t xml:space="preserve">      OIB: 69326397242, u iznosu od                                                 1.473.794,51 kn</w:t>
      </w:r>
    </w:p>
    <w:p w:rsidRDefault="002D7EDE" w:rsidP="002D7EDE" w:rsidR="002D7EDE" w:rsidRPr="002D7EDE">
      <w:pPr>
        <w:pStyle w:val="Odlomakpopisa"/>
        <w:ind w:left="1068"/>
        <w:jc w:val="both"/>
      </w:pPr>
    </w:p>
    <w:p w:rsidRDefault="002D7EDE" w:rsidP="00E46A16" w:rsidR="002D7EDE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2D7EDE">
        <w:t>23</w:t>
      </w:r>
      <w:r w:rsidR="00A50AF8">
        <w:t>. listopada</w:t>
      </w:r>
      <w:r w:rsidR="00FF73ED">
        <w:t xml:space="preserve"> </w:t>
      </w:r>
      <w:r w:rsidR="003E669C">
        <w:t>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F40467" w:rsidP="00E16331" w:rsidR="00F40467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5DD" w:rsidR="00BB05DD">
      <w:r>
        <w:separator/>
      </w:r>
    </w:p>
  </w:endnote>
  <w:endnote w:id="0" w:type="continuationSeparator">
    <w:p w:rsidRDefault="00BB05DD" w:rsidR="00BB0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5DD" w:rsidR="00BB05DD">
      <w:r>
        <w:separator/>
      </w:r>
    </w:p>
  </w:footnote>
  <w:footnote w:id="0" w:type="continuationSeparator">
    <w:p w:rsidRDefault="00BB05DD" w:rsidR="00BB0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8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2D7EDE">
      <w:t>574/17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866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2D7EDE">
      <w:t>574/17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3D3A5A"/>
    <w:multiLevelType w:val="multilevel"/>
    <w:tmpl w:val="9458830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D283EF0"/>
    <w:multiLevelType w:val="hybridMultilevel"/>
    <w:tmpl w:val="663A534E"/>
    <w:lvl w:tplc="8446FBF4" w:ilvl="0">
      <w:start w:val="1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0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1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33E04414"/>
    <w:multiLevelType w:val="hybridMultilevel"/>
    <w:tmpl w:val="0C5C7B14"/>
    <w:lvl w:tplc="C75A7466" w:ilvl="0">
      <w:start w:val="7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9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3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4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5A75127F"/>
    <w:multiLevelType w:val="multilevel"/>
    <w:tmpl w:val="89F86B5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6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7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9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1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13"/>
  </w:num>
  <w:num w:numId="5">
    <w:abstractNumId w:val="6"/>
  </w:num>
  <w:num w:numId="6">
    <w:abstractNumId w:val="2"/>
  </w:num>
  <w:num w:numId="7">
    <w:abstractNumId w:val="28"/>
  </w:num>
  <w:num w:numId="8">
    <w:abstractNumId w:val="34"/>
  </w:num>
  <w:num w:numId="9">
    <w:abstractNumId w:val="5"/>
  </w:num>
  <w:num w:numId="10">
    <w:abstractNumId w:val="31"/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9"/>
  </w:num>
  <w:num w:numId="17">
    <w:abstractNumId w:val="10"/>
  </w:num>
  <w:num w:numId="18">
    <w:abstractNumId w:val="18"/>
  </w:num>
  <w:num w:numId="19">
    <w:abstractNumId w:val="30"/>
  </w:num>
  <w:num w:numId="20">
    <w:abstractNumId w:val="16"/>
  </w:num>
  <w:num w:numId="21">
    <w:abstractNumId w:val="9"/>
  </w:num>
  <w:num w:numId="22">
    <w:abstractNumId w:val="26"/>
  </w:num>
  <w:num w:numId="23">
    <w:abstractNumId w:val="3"/>
  </w:num>
  <w:num w:numId="24">
    <w:abstractNumId w:val="22"/>
  </w:num>
  <w:num w:numId="25">
    <w:abstractNumId w:val="23"/>
  </w:num>
  <w:num w:numId="26">
    <w:abstractNumId w:val="11"/>
  </w:num>
  <w:num w:numId="27">
    <w:abstractNumId w:val="27"/>
  </w:num>
  <w:num w:numId="28">
    <w:abstractNumId w:val="24"/>
  </w:num>
  <w:num w:numId="29">
    <w:abstractNumId w:val="8"/>
  </w:num>
  <w:num w:numId="30">
    <w:abstractNumId w:val="29"/>
  </w:num>
  <w:num w:numId="31">
    <w:abstractNumId w:val="33"/>
  </w:num>
  <w:num w:numId="32">
    <w:abstractNumId w:val="17"/>
  </w:num>
  <w:num w:numId="33">
    <w:abstractNumId w:val="14"/>
  </w:num>
  <w:num w:numId="34">
    <w:abstractNumId w:val="15"/>
  </w:num>
  <w:num w:numId="35">
    <w:abstractNumId w:val="12"/>
  </w:num>
  <w:num w:numId="36">
    <w:abstractNumId w:val="7"/>
  </w:num>
  <w:num w:numId="37">
    <w:abstractNumId w:val="1"/>
  </w:num>
  <w:num w:numId="38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0F61A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D7EDE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05DD"/>
    <w:rsid w:val="00BB265F"/>
    <w:rsid w:val="00BB749C"/>
    <w:rsid w:val="00BC3EB0"/>
    <w:rsid w:val="00BF1A2F"/>
    <w:rsid w:val="00C47866"/>
    <w:rsid w:val="00C53FC7"/>
    <w:rsid w:val="00C5718C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EC1540"/>
    <w:rsid w:val="00F03B41"/>
    <w:rsid w:val="00F070E3"/>
    <w:rsid w:val="00F12D3A"/>
    <w:rsid w:val="00F40467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866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866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866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866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7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866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866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866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866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St-574/2017</izvorni_sadrzaj>
    <derivirana_varijabla naziv="DomainObject.Predmet.OznakaBroj_1">St-574/2017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BELLUS d.o.o. zastupanog po punomoćniku KARLO PANJKRC; Miroslav Kopić</izvorni_sadrzaj>
    <derivirana_varijabla naziv="DomainObject.Predmet.ProtustrankaFormated_1">  TERRA BELLUS d.o.o. zastupanog po punomoćniku KARLO PANJKRC; Miroslav Kopić</derivirana_varijabla>
  </DomainObject.Predmet.ProtustrankaFormated>
  <DomainObject.Predmet.ProtustrankaFormatedOIB>
    <izvorni_sadrzaj>  TERRA BELLUS d.o.o., OIB 43369029015 zastupanog po punomoćniku KARLO PANJKRC; Miroslav Kopić</izvorni_sadrzaj>
    <derivirana_varijabla naziv="DomainObject.Predmet.ProtustrankaFormatedOIB_1">  TERRA BELLUS d.o.o., OIB 43369029015 zastupanog po punomoćniku KARLO PANJKRC; Miroslav Kopić</derivirana_varijabla>
  </DomainObject.Predmet.ProtustrankaFormatedOIB>
  <DomainObject.Predmet.ProtustrankaFormatedWithAdress>
    <izvorni_sadrzaj> TERRA BELLUS d.o.o., Ilica 89/1, 10000 Zagreb zastupanog po punomoćniku KARLO PANJKRC; Miroslav Kopić</izvorni_sadrzaj>
    <derivirana_varijabla naziv="DomainObject.Predmet.ProtustrankaFormatedWithAdress_1"> TERRA BELLUS d.o.o., Ilica 89/1, 10000 Zagreb zastupanog po punomoćniku KARLO PANJKRC; Miroslav Kopić</derivirana_varijabla>
  </DomainObject.Predmet.ProtustrankaFormatedWithAdress>
  <DomainObject.Predmet.ProtustrankaFormatedWithAdressOIB>
    <izvorni_sadrzaj> TERRA BELLUS d.o.o., OIB 43369029015, Ilica 89/1, 10000 Zagreb zastupanog po punomoćniku KARLO PANJKRC; Miroslav Kopić</izvorni_sadrzaj>
    <derivirana_varijabla naziv="DomainObject.Predmet.ProtustrankaFormatedWithAdressOIB_1"> TERRA BELLUS d.o.o., OIB 43369029015, Ilica 89/1, 10000 Zagreb zastupanog po punomoćniku KARLO PANJKRC; Miroslav Kopić</derivirana_varijabla>
  </DomainObject.Predmet.ProtustrankaFormatedWithAdressOIB>
  <DomainObject.Predmet.ProtustrankaWithAdress>
    <izvorni_sadrzaj>TERRA BELLUS d.o.o. Ilica 89/1, 10000 Zagreb</izvorni_sadrzaj>
    <derivirana_varijabla naziv="DomainObject.Predmet.ProtustrankaWithAdress_1">TERRA BELLUS d.o.o. Ilica 89/1, 10000 Zagreb</derivirana_varijabla>
  </DomainObject.Predmet.ProtustrankaWithAdress>
  <DomainObject.Predmet.ProtustrankaWithAdressOIB>
    <izvorni_sadrzaj>TERRA BELLUS d.o.o., OIB 43369029015, Ilica 89/1, 10000 Zagreb</izvorni_sadrzaj>
    <derivirana_varijabla naziv="DomainObject.Predmet.ProtustrankaWithAdressOIB_1">TERRA BELLUS d.o.o., OIB 43369029015, Ilica 89/1, 10000 Zagreb</derivirana_varijabla>
  </DomainObject.Predmet.ProtustrankaWithAdressOIB>
  <DomainObject.Predmet.ProtustrankaNazivFormated>
    <izvorni_sadrzaj>TERRA BELLUS d.o.o.</izvorni_sadrzaj>
    <derivirana_varijabla naziv="DomainObject.Predmet.ProtustrankaNazivFormated_1">TERRA BELLUS d.o.o.</derivirana_varijabla>
  </DomainObject.Predmet.ProtustrankaNazivFormated>
  <DomainObject.Predmet.ProtustrankaNazivFormatedOIB>
    <izvorni_sadrzaj>TERRA BELLUS d.o.o., OIB 43369029015</izvorni_sadrzaj>
    <derivirana_varijabla naziv="DomainObject.Predmet.ProtustrankaNazivFormatedOIB_1">TERRA BELLUS d.o.o., OIB 43369029015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SOCIETE GENERALE-SPLITSKA BANKA d.d. zastupanog po punomoćniku Danijela Ivančić; INA-INDUSTRIJA NAFTE, d.d. zastupanog po punomoćniku Ilić, Orehovec &amp; Partneri, odvjetničko društvo d.o.o.</izvorni_sadrzaj>
    <derivirana_varijabla naziv="DomainObject.Predmet.StrankaFormated_1">  FINA Regionalni centar Zagreb; SOCIETE GENERALE-SPLITSKA BANKA d.d. zastupanog po punomoćniku Danijela Ivančić; INA-INDUSTRIJA NAFTE, d.d. zastupanog po punomoćniku Ilić, Orehovec &amp; Partneri, odvjetničko društvo d.o.o.</derivirana_varijabla>
  </DomainObject.Predmet.StrankaFormated>
  <DomainObject.Predmet.StrankaFormatedOIB>
    <izvorni_sadrzaj>  FINA Regionalni centar Zagreb, OIB 85821130368; SOCIETE GENERALE-SPLITSKA BANKA d.d., OIB 69326397242 zastupanog po punomoćniku Danijela Ivančić; INA-INDUSTRIJA NAFTE, d.d., OIB 27759560625 zastupanog po punomoćniku Ilić, Orehovec &amp; Partneri, odvjetničko društvo d.o.o.</izvorni_sadrzaj>
    <derivirana_varijabla naziv="DomainObject.Predmet.StrankaFormatedOIB_1">  FINA Regionalni centar Zagreb, OIB 85821130368; SOCIETE GENERALE-SPLITSKA BANKA d.d., OIB 69326397242 zastupanog po punomoćniku Danijela Ivančić; INA-INDUSTRIJA NAFTE, d.d., OIB 27759560625 zastupanog po punomoćniku Ilić, Orehovec &amp; Partneri, odvjetničko društvo d.o.o.</derivirana_varijabla>
  </DomainObject.Predmet.StrankaFormatedOIB>
  <DomainObject.Predmet.StrankaFormatedWithAdress>
    <izvorni_sadrzaj> FINA Regionalni centar Zagreb, Trg svibanjskih žrtava 1995. 1, 10000 Zagreb; SOCIETE GENERALE-SPLITSKA BANKA d.d., Ruđera Boškovića 16, 21000 Split zastupanog po punomoćniku Danijela Ivančić; INA-INDUSTRIJA NAFTE, d.d., Avenija V. Holjevca 10, 10000 Zagreb zastupanog po punomoćniku Ilić, Orehovec &amp; Partneri, odvjetničko društvo d.o.o.</izvorni_sadrzaj>
    <derivirana_varijabla naziv="DomainObject.Predmet.StrankaFormatedWithAdress_1"> FINA Regionalni centar Zagreb, Trg svibanjskih žrtava 1995. 1, 10000 Zagreb; SOCIETE GENERALE-SPLITSKA BANKA d.d., Ruđera Boškovića 16, 21000 Split zastupanog po punomoćniku Danijela Ivančić; INA-INDUSTRIJA NAFTE, d.d., Avenija V. Holjevca 10, 10000 Zagreb zastupanog po punomoćniku Ilić, Orehovec &amp; Partneri, odvjetničko društvo d.o.o.</derivirana_varijabla>
  </DomainObject.Predmet.StrankaFormatedWithAdress>
  <DomainObject.Predmet.StrankaFormatedWithAdressOIB>
    <izvorni_sadrzaj> FINA Regionalni centar Zagreb, OIB 85821130368, Trg svibanjskih žrtava 1995. 1, 10000 Zagreb; SOCIETE GENERALE-SPLITSKA BANKA d.d., OIB 69326397242, Ruđera Boškovića 16, 21000 Split zastupanog po punomoćniku Danijela Ivančić; INA-INDUSTRIJA NAFTE, d.d., OIB 27759560625, Avenija V. Holjevca 10, 10000 Zagreb zastupanog po punomoćniku Ilić, Orehovec &amp; Partneri, odvjetničko društvo d.o.o.</izvorni_sadrzaj>
    <derivirana_varijabla naziv="DomainObject.Predmet.StrankaFormatedWithAdressOIB_1"> FINA Regionalni centar Zagreb, OIB 85821130368, Trg svibanjskih žrtava 1995. 1, 10000 Zagreb; SOCIETE GENERALE-SPLITSKA BANKA d.d., OIB 69326397242, Ruđera Boškovića 16, 21000 Split zastupanog po punomoćniku Danijela Ivančić; INA-INDUSTRIJA NAFTE, d.d., OIB 27759560625, Avenija V. Holjevca 10, 10000 Zagreb zastupanog po punomoćniku Ilić, Orehovec &amp; Partneri, odvjetničko društvo d.o.o.</derivirana_varijabla>
  </DomainObject.Predmet.StrankaFormatedWithAdressOIB>
  <DomainObject.Predmet.StrankaWithAdress>
    <izvorni_sadrzaj>FINA Regionalni centar Zagreb Trg svibanjskih žrtava 1995. 1,10000 Zagreb,SOCIETE GENERALE-SPLITSKA BANKA d.d. Ruđera Boškovića 16,21000 Split,INA-INDUSTRIJA NAFTE, d.d. Avenija V. Holjevca 10,10000 Zagreb</izvorni_sadrzaj>
    <derivirana_varijabla naziv="DomainObject.Predmet.StrankaWithAdress_1">FINA Regionalni centar Zagreb Trg svibanjskih žrtava 1995. 1,10000 Zagreb,SOCIETE GENERALE-SPLITSKA BANKA d.d. Ruđera Boškovića 16,21000 Split,INA-INDUSTRIJA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Zagreb,SOCIETE GENERALE-SPLITSKA BANKA d.d., OIB 69326397242, Ruđera Boškovića 16,21000 Split,INA-INDUSTRIJA NAFTE, d.d., OIB 27759560625, Avenija V. Holjevca 10,10000 Zagreb</izvorni_sadrzaj>
    <derivirana_varijabla naziv="DomainObject.Predmet.StrankaWithAdressOIB_1">FINA Regionalni centar Zagreb, OIB 85821130368, Trg svibanjskih žrtava 1995. 1,10000 Zagreb,SOCIETE GENERALE-SPLITSKA BANKA d.d., OIB 69326397242, Ruđera Boškovića 16,21000 Split,INA-INDUSTRIJA NAFTE, d.d., OIB 27759560625, Avenija V. Holjevca 10,10000 Zagreb</derivirana_varijabla>
  </DomainObject.Predmet.StrankaWithAdressOIB>
  <DomainObject.Predmet.StrankaNazivFormated>
    <izvorni_sadrzaj>FINA Regionalni centar Zagreb,SOCIETE GENERALE-SPLITSKA BANKA d.d.,INA-INDUSTRIJA NAFTE, d.d.</izvorni_sadrzaj>
    <derivirana_varijabla naziv="DomainObject.Predmet.StrankaNazivFormated_1">FINA Regionalni centar Zagreb,SOCIETE GENERALE-SPLITSKA BANKA d.d.,INA-INDUSTRIJA NAFTE, d.d.</derivirana_varijabla>
  </DomainObject.Predmet.StrankaNazivFormated>
  <DomainObject.Predmet.StrankaNazivFormatedOIB>
    <izvorni_sadrzaj>FINA Regionalni centar Zagreb, OIB 85821130368,SOCIETE GENERALE-SPLITSKA BANKA d.d., OIB 69326397242,INA-INDUSTRIJA NAFTE, d.d., OIB 27759560625</izvorni_sadrzaj>
    <derivirana_varijabla naziv="DomainObject.Predmet.StrankaNazivFormatedOIB_1">FINA Regionalni centar Zagreb, OIB 85821130368,SOCIETE GENERALE-SPLITSKA BANKA d.d., OIB 69326397242,INA-INDUSTRIJA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SOCIETE GENERALE-SPLITSKA BANKA d.d. zastupanog po punomoćniku Danijela Ivančić</item>
      <item>INA-INDUSTRIJA NAFTE, d.d. zastupanog po punomoćniku Ilić, Orehovec &amp; Partneri, odvjetničko društvo d.o.o.</item>
    </izvorni_sadrzaj>
    <derivirana_varijabla naziv="DomainObject.Predmet.StrankaListFormated_1">
      <item>FINA Regionalni centar Zagreb</item>
      <item>SOCIETE GENERALE-SPLITSKA BANKA d.d. zastupanog po punomoćniku Danijela Ivančić</item>
      <item>INA-INDUSTRIJA NAFTE, d.d. zastupanog po punomoćniku Ilić, Orehovec &amp; Partneri, odvjetničko društvo d.o.o.</item>
    </derivirana_varijabla>
  </DomainObject.Predmet.StrankaListFormated>
  <DomainObject.Predmet.StrankaListFormatedOIB>
    <izvorni_sadrzaj>
      <item>FINA Regionalni centar Zagreb, OIB 85821130368</item>
      <item>SOCIETE GENERALE-SPLITSKA BANKA d.d., OIB 69326397242 zastupanog po punomoćniku Danijela Ivančić</item>
      <item>INA-INDUSTRIJA NAFTE, d.d., OIB 27759560625 zastupanog po punomoćniku Ilić, Orehovec &amp; Partneri, odvjetničko društvo d.o.o.</item>
    </izvorni_sadrzaj>
    <derivirana_varijabla naziv="DomainObject.Predmet.StrankaListFormatedOIB_1">
      <item>FINA Regionalni centar Zagreb, OIB 85821130368</item>
      <item>SOCIETE GENERALE-SPLITSKA BANKA d.d., OIB 69326397242 zastupanog po punomoćniku Danijela Ivančić</item>
      <item>INA-INDUSTRIJA NAFTE, d.d., OIB 27759560625 zastupanog po punomoćniku Ilić, Orehovec &amp; Partneri,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SOCIETE GENERALE-SPLITSKA BANKA d.d., Ruđera Boškovića 16, 21000 Split zastupanog po punomoćniku Danijela Ivančić</item>
      <item>INA-INDUSTRIJA NAFTE, d.d., Avenija V. Holjevca 10, 10000 Zagreb zastupanog po punomoćniku Ilić, Orehovec &amp; Partneri, odvjetničko društvo d.o.o.</item>
    </izvorni_sadrzaj>
    <derivirana_varijabla naziv="DomainObject.Predmet.StrankaListFormatedWithAdress_1">
      <item>FINA Regionalni centar Zagreb, Trg svibanjskih žrtava 1995. 1, 10000 Zagreb</item>
      <item>SOCIETE GENERALE-SPLITSKA BANKA d.d., Ruđera Boškovića 16, 21000 Split zastupanog po punomoćniku Danijela Ivančić</item>
      <item>INA-INDUSTRIJA NAFTE, d.d., Avenija V. Holjevca 10, 10000 Zagreb zastupanog po punomoćniku Ilić, Orehovec &amp;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SOCIETE GENERALE-SPLITSKA BANKA d.d., OIB 69326397242, Ruđera Boškovića 16, 21000 Split zastupanog po punomoćniku Danijela Ivančić</item>
      <item>INA-INDUSTRIJA NAFTE, d.d., OIB 27759560625, Avenija V. Holjevca 10, 10000 Zagreb zastupanog po punomoćniku Ilić, Orehovec &amp; Partneri, odvjetničko društvo d.o.o.</item>
    </izvorni_sadrzaj>
    <derivirana_varijabla naziv="DomainObject.Predmet.StrankaListFormatedWithAdressOIB_1">
      <item>FINA Regionalni centar Zagreb, OIB 85821130368, Trg svibanjskih žrtava 1995. 1, 10000 Zagreb</item>
      <item>SOCIETE GENERALE-SPLITSKA BANKA d.d., OIB 69326397242, Ruđera Boškovića 16, 21000 Split zastupanog po punomoćniku Danijela Ivančić</item>
      <item>INA-INDUSTRIJA NAFTE, d.d., OIB 27759560625, Avenija V. Holjevca 10, 10000 Zagreb zastupanog po punomoćniku Ilić, Orehovec &amp; Partneri, odvjetničko društvo d.o.o.</item>
    </derivirana_varijabla>
  </DomainObject.Predmet.StrankaListFormatedWithAdressOIB>
  <DomainObject.Predmet.StrankaListNazivFormated>
    <izvorni_sadrzaj>
      <item>FINA Regionalni centar Zagreb</item>
      <item>SOCIETE GENERALE-SPLITSKA BANKA d.d.</item>
      <item>INA-INDUSTRIJA NAFTE, d.d.</item>
    </izvorni_sadrzaj>
    <derivirana_varijabla naziv="DomainObject.Predmet.StrankaListNazivFormated_1">
      <item>FINA Regionalni centar Zagreb</item>
      <item>SOCIETE GENERALE-SPLITSKA BANKA d.d.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SOCIETE GENERALE-SPLITSKA BANKA d.d., OIB 69326397242</item>
      <item>INA-INDUSTRIJA NAFTE, d.d., OIB 27759560625</item>
    </izvorni_sadrzaj>
    <derivirana_varijabla naziv="DomainObject.Predmet.StrankaListNazivFormatedOIB_1">
      <item>FINA Regionalni centar Zagreb, OIB 85821130368</item>
      <item>SOCIETE GENERALE-SPLITSKA BANKA d.d., OIB 69326397242</item>
      <item>INA-INDUSTRIJA NAFTE, d.d., OIB 27759560625</item>
    </derivirana_varijabla>
  </DomainObject.Predmet.StrankaListNazivFormatedOIB>
  <DomainObject.Predmet.ProtuStrankaListFormated>
    <izvorni_sadrzaj>
      <item>TERRA BELLUS d.o.o. zastupanog po punomoćniku KARLO PANJKRC; Miroslav Kopić</item>
    </izvorni_sadrzaj>
    <derivirana_varijabla naziv="DomainObject.Predmet.ProtuStrankaListFormated_1">
      <item>TERRA BELLUS d.o.o. zastupanog po punomoćniku KARLO PANJKRC; Miroslav Kopić</item>
    </derivirana_varijabla>
  </DomainObject.Predmet.ProtuStrankaListFormated>
  <DomainObject.Predmet.ProtuStrankaListFormatedOIB>
    <izvorni_sadrzaj>
      <item>TERRA BELLUS d.o.o., OIB 43369029015 zastupanog po punomoćniku KARLO PANJKRC; Miroslav Kopić</item>
    </izvorni_sadrzaj>
    <derivirana_varijabla naziv="DomainObject.Predmet.ProtuStrankaListFormatedOIB_1">
      <item>TERRA BELLUS d.o.o., OIB 43369029015 zastupanog po punomoćniku KARLO PANJKRC; Miroslav Kopić</item>
    </derivirana_varijabla>
  </DomainObject.Predmet.ProtuStrankaListFormatedOIB>
  <DomainObject.Predmet.ProtuStrankaListFormatedWithAdress>
    <izvorni_sadrzaj>
      <item>TERRA BELLUS d.o.o., Ilica 89/1, 10000 Zagreb zastupanog po punomoćniku KARLO PANJKRC; Miroslav Kopić</item>
    </izvorni_sadrzaj>
    <derivirana_varijabla naziv="DomainObject.Predmet.ProtuStrankaListFormatedWithAdress_1">
      <item>TERRA BELLUS d.o.o., Ilica 89/1, 10000 Zagreb zastupanog po punomoćniku KARLO PANJKRC; Miroslav Kopić</item>
    </derivirana_varijabla>
  </DomainObject.Predmet.ProtuStrankaListFormatedWithAdress>
  <DomainObject.Predmet.ProtuStrankaListFormatedWithAdressOIB>
    <izvorni_sadrzaj>
      <item>TERRA BELLUS d.o.o., OIB 43369029015, Ilica 89/1, 10000 Zagreb zastupanog po punomoćniku KARLO PANJKRC; Miroslav Kopić</item>
    </izvorni_sadrzaj>
    <derivirana_varijabla naziv="DomainObject.Predmet.ProtuStrankaListFormatedWithAdressOIB_1">
      <item>TERRA BELLUS d.o.o., OIB 43369029015, Ilica 89/1, 10000 Zagreb zastupanog po punomoćniku KARLO PANJKRC; Miroslav Kopić</item>
    </derivirana_varijabla>
  </DomainObject.Predmet.ProtuStrankaListFormatedWithAdressOIB>
  <DomainObject.Predmet.ProtuStrankaListNazivFormated>
    <izvorni_sadrzaj>
      <item>TERRA BELLUS d.o.o.</item>
    </izvorni_sadrzaj>
    <derivirana_varijabla naziv="DomainObject.Predmet.ProtuStrankaListNazivFormated_1">
      <item>TERRA BELLUS d.o.o.</item>
    </derivirana_varijabla>
  </DomainObject.Predmet.ProtuStrankaListNazivFormated>
  <DomainObject.Predmet.ProtuStrankaListNazivFormatedOIB>
    <izvorni_sadrzaj>
      <item>TERRA BELLUS d.o.o., OIB 43369029015</item>
    </izvorni_sadrzaj>
    <derivirana_varijabla naziv="DomainObject.Predmet.ProtuStrankaListNazivFormatedOIB_1">
      <item>TERRA BELLUS d.o.o., OIB 43369029015</item>
    </derivirana_varijabla>
  </DomainObject.Predmet.ProtuStrankaListNazivFormatedOIB>
  <DomainObject.Predmet.OstaliListFormated>
    <izvorni_sadrzaj>
      <item>KARLO PANJKRC punomoćnik sudionika u postupku TERRA BELLUS d.o.o.</item>
      <item>Ilić, Orehovec &amp; Partneri, odvjetničko društvo d.o.o. punomoćnik sudionika u postupku INA-INDUSTRIJA NAFTE, d.d.</item>
      <item>Danijela Ivančić punomoćnica sudionika u postupku SOCIETE GENERALE-SPLITSKA BANKA d.d.</item>
      <item>Miroslav Kopić punomoćnik sudionika u postupku TERRA BELLUS d.o.o.</item>
      <item>Jugoslav Puran</item>
    </izvorni_sadrzaj>
    <derivirana_varijabla naziv="DomainObject.Predmet.OstaliListFormated_1">
      <item>KARLO PANJKRC punomoćnik sudionika u postupku TERRA BELLUS d.o.o.</item>
      <item>Ilić, Orehovec &amp; Partneri, odvjetničko društvo d.o.o. punomoćnik sudionika u postupku INA-INDUSTRIJA NAFTE, d.d.</item>
      <item>Danijela Ivančić punomoćnica sudionika u postupku SOCIETE GENERALE-SPLITSKA BANKA d.d.</item>
      <item>Miroslav Kopić punomoćnik sudionika u postupku TERRA BELLUS d.o.o.</item>
      <item>Jugoslav Puran</item>
    </derivirana_varijabla>
  </DomainObject.Predmet.OstaliListFormated>
  <DomainObject.Predmet.OstaliListFormatedOIB>
    <izvorni_sadrzaj>
      <item>KARLO PANJKRC, OIB 17244580235 punomoćnik sudionika u postupku TERRA BELLUS d.o.o.</item>
      <item>Ilić, Orehovec &amp; Partneri, odvjetničko društvo d.o.o., OIB 95898073413 punomoćnik sudionika u postupku INA-INDUSTRIJA NAFTE, d.d.</item>
      <item>Danijela Ivančić, OIB 93483599285 punomoćnica sudionika u postupku SOCIETE GENERALE-SPLITSKA BANKA d.d.</item>
      <item>Miroslav Kopić, OIB 70648956460 punomoćnik sudionika u postupku TERRA BELLUS d.o.o.</item>
      <item>Jugoslav Puran, OIB 70582689973</item>
    </izvorni_sadrzaj>
    <derivirana_varijabla naziv="DomainObject.Predmet.OstaliListFormatedOIB_1">
      <item>KARLO PANJKRC, OIB 17244580235 punomoćnik sudionika u postupku TERRA BELLUS d.o.o.</item>
      <item>Ilić, Orehovec &amp; Partneri, odvjetničko društvo d.o.o., OIB 95898073413 punomoćnik sudionika u postupku INA-INDUSTRIJA NAFTE, d.d.</item>
      <item>Danijela Ivančić, OIB 93483599285 punomoćnica sudionika u postupku SOCIETE GENERALE-SPLITSKA BANKA d.d.</item>
      <item>Miroslav Kopić, OIB 70648956460 punomoćnik sudionika u postupku TERRA BELLUS d.o.o.</item>
      <item>Jugoslav Puran, OIB 70582689973</item>
    </derivirana_varijabla>
  </DomainObject.Predmet.OstaliListFormatedOIB>
  <DomainObject.Predmet.OstaliListFormatedWithAdress>
    <izvorni_sadrzaj>
      <item>KARLO PANJKRC, NOVO MJESTO 48, 10380 Novo Mjesto punomoćnik sudionika u postupku TERRA BELLUS d.o.o.</item>
      <item>Ilić, Orehovec &amp; Partneri, odvjetničko društvo d.o.o., Smičiklasova 18, 10000 Zagreb punomoćnik sudionika u postupku INA-INDUSTRIJA NAFTE, d.d.</item>
      <item>Danijela Ivančić, Lovretska 16, 21000 Split punomoćnica sudionika u postupku SOCIETE GENERALE-SPLITSKA BANKA d.d.</item>
      <item>Miroslav Kopić, Slavonska 6, 35000 Slavonski Brod punomoćnik sudionika u postupku TERRA BELLUS d.o.o.</item>
      <item>Jugoslav Puran, Josipa Jelačića 12, 43000 Bjelovar</item>
    </izvorni_sadrzaj>
    <derivirana_varijabla naziv="DomainObject.Predmet.OstaliListFormatedWithAdress_1">
      <item>KARLO PANJKRC, NOVO MJESTO 48, 10380 Novo Mjesto punomoćnik sudionika u postupku TERRA BELLUS d.o.o.</item>
      <item>Ilić, Orehovec &amp; Partneri, odvjetničko društvo d.o.o., Smičiklasova 18, 10000 Zagreb punomoćnik sudionika u postupku INA-INDUSTRIJA NAFTE, d.d.</item>
      <item>Danijela Ivančić, Lovretska 16, 21000 Split punomoćnica sudionika u postupku SOCIETE GENERALE-SPLITSKA BANKA d.d.</item>
      <item>Miroslav Kopić, Slavonska 6, 35000 Slavonski Brod punomoćnik sudionika u postupku TERRA BELLUS d.o.o.</item>
      <item>Jugoslav Puran, Josipa Jelačića 12, 43000 Bjelovar</item>
    </derivirana_varijabla>
  </DomainObject.Predmet.OstaliListFormatedWithAdress>
  <DomainObject.Predmet.OstaliListFormatedWithAdressOIB>
    <izvorni_sadrzaj>
      <item>KARLO PANJKRC, OIB 17244580235, NOVO MJESTO 48, 10380 Novo Mjesto punomoćnik sudionika u postupku TERRA BELLUS d.o.o.</item>
      <item>Ilić, Orehovec &amp; Partneri, odvjetničko društvo d.o.o., OIB 95898073413, Smičiklasova 18, 10000 Zagreb punomoćnik sudionika u postupku INA-INDUSTRIJA NAFTE, d.d.</item>
      <item>Danijela Ivančić, OIB 93483599285, Lovretska 16, 21000 Split punomoćnica sudionika u postupku SOCIETE GENERALE-SPLITSKA BANKA d.d.</item>
      <item>Miroslav Kopić, OIB 70648956460, Slavonska 6, 35000 Slavonski Brod punomoćnik sudionika u postupku TERRA BELLUS d.o.o.</item>
      <item>Jugoslav Puran, OIB 70582689973, Josipa Jelačića 12, 43000 Bjelovar</item>
    </izvorni_sadrzaj>
    <derivirana_varijabla naziv="DomainObject.Predmet.OstaliListFormatedWithAdressOIB_1">
      <item>KARLO PANJKRC, OIB 17244580235, NOVO MJESTO 48, 10380 Novo Mjesto punomoćnik sudionika u postupku TERRA BELLUS d.o.o.</item>
      <item>Ilić, Orehovec &amp; Partneri, odvjetničko društvo d.o.o., OIB 95898073413, Smičiklasova 18, 10000 Zagreb punomoćnik sudionika u postupku INA-INDUSTRIJA NAFTE, d.d.</item>
      <item>Danijela Ivančić, OIB 93483599285, Lovretska 16, 21000 Split punomoćnica sudionika u postupku SOCIETE GENERALE-SPLITSKA BANKA d.d.</item>
      <item>Miroslav Kopić, OIB 70648956460, Slavonska 6, 35000 Slavonski Brod punomoćnik sudionika u postupku TERRA BELLUS d.o.o.</item>
      <item>Jugoslav Puran, OIB 70582689973, Josipa Jelačića 12, 43000 Bjelovar</item>
    </derivirana_varijabla>
  </DomainObject.Predmet.OstaliListFormatedWithAdressOIB>
  <DomainObject.Predmet.OstaliListNazivFormated>
    <izvorni_sadrzaj>
      <item>KARLO PANJKRC</item>
      <item>Ilić, Orehovec &amp; Partneri, odvjetničko društvo d.o.o.</item>
      <item>Danijela Ivančić</item>
      <item>Miroslav Kopić</item>
      <item>Jugoslav Puran</item>
    </izvorni_sadrzaj>
    <derivirana_varijabla naziv="DomainObject.Predmet.OstaliListNazivFormated_1">
      <item>KARLO PANJKRC</item>
      <item>Ilić, Orehovec &amp; Partneri, odvjetničko društvo d.o.o.</item>
      <item>Danijela Ivančić</item>
      <item>Miroslav Kopić</item>
      <item>Jugoslav Puran</item>
    </derivirana_varijabla>
  </DomainObject.Predmet.OstaliListNazivFormated>
  <DomainObject.Predmet.OstaliListNazivFormatedOIB>
    <izvorni_sadrzaj>
      <item>KARLO PANJKRC, OIB 17244580235</item>
      <item>Ilić, Orehovec &amp; Partneri, odvjetničko društvo d.o.o., OIB 95898073413</item>
      <item>Danijela Ivančić, OIB 93483599285</item>
      <item>Miroslav Kopić, OIB 70648956460</item>
      <item>Jugoslav Puran, OIB 70582689973</item>
    </izvorni_sadrzaj>
    <derivirana_varijabla naziv="DomainObject.Predmet.OstaliListNazivFormatedOIB_1">
      <item>KARLO PANJKRC, OIB 17244580235</item>
      <item>Ilić, Orehovec &amp; Partneri, odvjetničko društvo d.o.o., OIB 95898073413</item>
      <item>Danijela Ivančić, OIB 93483599285</item>
      <item>Miroslav Kopić, OIB 70648956460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BELLUS d.o.o.</izvorni_sadrzaj>
    <derivirana_varijabla naziv="DomainObject.Predmet.ProtustrankaIDrugi_1">TERRA BELLUS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 BELLUS d.o.o., OIB 43369029015, Ilica 89/1, 10000 Zagreb</izvorni_sadrzaj>
    <derivirana_varijabla naziv="DomainObject.Predmet.ProtustrankaIDrugiAdressOIB_1">TERRA BELLUS d.o.o., OIB 43369029015, Ilica 89/1,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BELLUS d.o.o.</item>
      <item>FINA Regionalni centar Zagreb</item>
      <item>KARLO PANJKRC</item>
      <item>SOCIETE GENERALE-SPLITSKA BANKA d.d.</item>
      <item>INA-INDUSTRIJA NAFTE, d.d.</item>
      <item>Ilić, Orehovec &amp; Partneri, odvjetničko društvo d.o.o.</item>
      <item>Danijela Ivančić</item>
      <item>Miroslav Kopić</item>
      <item>Jugoslav Puran</item>
    </izvorni_sadrzaj>
    <derivirana_varijabla naziv="DomainObject.Predmet.SudioniciListNaziv_1">
      <item>TERRA BELLUS d.o.o.</item>
      <item>FINA Regionalni centar Zagreb</item>
      <item>KARLO PANJKRC</item>
      <item>SOCIETE GENERALE-SPLITSKA BANKA d.d.</item>
      <item>INA-INDUSTRIJA NAFTE, d.d.</item>
      <item>Ilić, Orehovec &amp; Partneri, odvjetničko društvo d.o.o.</item>
      <item>Danijela Ivančić</item>
      <item>Miroslav Kopić</item>
      <item>Jugoslav Puran</item>
    </derivirana_varijabla>
  </DomainObject.Predmet.SudioniciListNaziv>
  <DomainObject.Predmet.SudioniciListAdressOIB>
    <izvorni_sadrzaj>
      <item>TERRA BELLUS d.o.o., OIB 43369029015, Ilica 89/1,10000 Zagreb</item>
      <item>FINA Regionalni centar Zagreb, OIB 85821130368, Trg svibanjskih žrtava 1995. 1,10000 Zagreb</item>
      <item>KARLO PANJKRC, OIB 17244580235, NOVO MJESTO 48,10380 Novo Mjesto</item>
      <item>SOCIETE GENERALE-SPLITSKA BANKA d.d., OIB 69326397242, Ruđera Boškovića 16,21000 Split</item>
      <item>INA-INDUSTRIJA NAFTE, d.d., OIB 27759560625, Avenija V. Holjevca 10,10000 Zagreb</item>
      <item>Ilić, Orehovec &amp; Partneri, odvjetničko društvo d.o.o., OIB 95898073413, Smičiklasova 18,10000 Zagreb</item>
      <item>Danijela Ivančić, OIB 93483599285, Lovretska 16,21000 Split</item>
      <item>Miroslav Kopić, OIB 70648956460, Slavonska 6,35000 Slavonski Brod</item>
      <item>Jugoslav Puran, OIB 70582689973, Josipa Jelačića 12,43000 Bjelovar</item>
    </izvorni_sadrzaj>
    <derivirana_varijabla naziv="DomainObject.Predmet.SudioniciListAdressOIB_1">
      <item>TERRA BELLUS d.o.o., OIB 43369029015, Ilica 89/1,10000 Zagreb</item>
      <item>FINA Regionalni centar Zagreb, OIB 85821130368, Trg svibanjskih žrtava 1995. 1,10000 Zagreb</item>
      <item>KARLO PANJKRC, OIB 17244580235, NOVO MJESTO 48,10380 Novo Mjesto</item>
      <item>SOCIETE GENERALE-SPLITSKA BANKA d.d., OIB 69326397242, Ruđera Boškovića 16,21000 Split</item>
      <item>INA-INDUSTRIJA NAFTE, d.d., OIB 27759560625, Avenija V. Holjevca 10,10000 Zagreb</item>
      <item>Ilić, Orehovec &amp; Partneri, odvjetničko društvo d.o.o., OIB 95898073413, Smičiklasova 18,10000 Zagreb</item>
      <item>Danijela Ivančić, OIB 93483599285, Lovretska 16,21000 Split</item>
      <item>Miroslav Kopić, OIB 70648956460, Slavonska 6,35000 Slavonski Brod</item>
      <item>Jugoslav Puran, OIB 70582689973,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43369029015</item>
      <item>, OIB 85821130368</item>
      <item>, OIB 17244580235</item>
      <item>, OIB 69326397242</item>
      <item>, OIB 27759560625</item>
      <item>, OIB 95898073413</item>
      <item>, OIB 93483599285</item>
      <item>, OIB 70648956460</item>
      <item>, OIB 70582689973</item>
    </izvorni_sadrzaj>
    <derivirana_varijabla naziv="DomainObject.Predmet.SudioniciListNazivOIB_1">
      <item>, OIB 43369029015</item>
      <item>, OIB 85821130368</item>
      <item>, OIB 17244580235</item>
      <item>, OIB 69326397242</item>
      <item>, OIB 27759560625</item>
      <item>, OIB 95898073413</item>
      <item>, OIB 93483599285</item>
      <item>, OIB 70648956460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St-574/2017-32</izvorni_sadrzaj>
    <derivirana_varijabla naziv="DomainObject.PredzadnjaOdlukaIzPredmeta.Oznaka_1">St-574/2017-32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294</properties:Words>
  <properties:Characters>1562</properties:Characters>
  <properties:Lines>67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2018-10-23T08:44:00Z</dcterms:created>
  <dc:creator>Korisnik</dc:creator>
  <cp:lastModifiedBy>Draženka Prpić</cp:lastModifiedBy>
  <cp:lastPrinted>2018-10-23T08:46:00Z</cp:lastPrinted>
  <dcterms:modified xmlns:xsi="http://www.w3.org/2001/XMLSchema-instance" xsi:type="dcterms:W3CDTF">2018-10-23T08:46:00Z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TERRA BELLUS d.o.o.-St-574-17.docx)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