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a7b" w14:paraId="6cb0a7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FE4523">
        <w:rPr>
          <w:b/>
        </w:rPr>
        <w:t>8</w:t>
      </w:r>
      <w:r w:rsidR="00C7165D">
        <w:rPr>
          <w:b/>
        </w:rPr>
        <w:t>79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STIL AMBIENTA d.o.o. za proizvodnju, trgovinu i usluge, skraćena tvrtka: STIL AMBIENTA d.o.o., Slavonski Brod, Vinogradska cesta 74, OIB: 26207264330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C7165D">
        <w:t>30</w:t>
      </w:r>
      <w:r w:rsidR="00FE4523">
        <w:t>. studenog</w:t>
      </w:r>
      <w:r w:rsidR="00B65E50">
        <w:t xml:space="preserve"> 2016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C7165D" w:rsidRPr="00C7165D">
        <w:t>STIL AMBIENTA d.o.o. za proizvodnju, trgovinu i usluge, skraćena tvrtka: STIL AMBIENTA d.o.o., Slavonski Brod, Vinogradska cesta 74, OIB: 26207264330</w:t>
      </w:r>
      <w:r w:rsidR="00067508">
        <w:t xml:space="preserve">, </w:t>
      </w:r>
      <w:r w:rsidR="00B76165">
        <w:t xml:space="preserve">iznosi </w:t>
      </w:r>
      <w:r w:rsidR="00C7165D">
        <w:t>6.743,96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C7165D">
        <w:t>a</w:t>
      </w:r>
      <w:r w:rsidR="001F1957">
        <w:t xml:space="preserve"> zastupn</w:t>
      </w:r>
      <w:r w:rsidR="009D19F4">
        <w:t>i</w:t>
      </w:r>
      <w:r w:rsidR="00C7165D">
        <w:t>ca</w:t>
      </w:r>
      <w:r w:rsidR="001F1957">
        <w:t xml:space="preserve"> dužnika </w:t>
      </w:r>
      <w:r w:rsidR="00C7165D">
        <w:t>Ana Anušić iz Slavonskog Broda, Vinogradska cesta 74, OIB: 53477158675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FE4523">
        <w:rPr>
          <w:b/>
        </w:rPr>
        <w:t>28</w:t>
      </w:r>
      <w:r w:rsidR="00C7165D">
        <w:rPr>
          <w:b/>
        </w:rPr>
        <w:t>79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C7165D">
        <w:t>30</w:t>
      </w:r>
      <w:r w:rsidR="00FE4523">
        <w:t>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607" w:rsidR="00957607">
      <w:r>
        <w:separator/>
      </w:r>
    </w:p>
  </w:endnote>
  <w:endnote w:id="0" w:type="continuationSeparator">
    <w:p w:rsidRDefault="00957607" w:rsidR="00957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607" w:rsidR="00957607">
      <w:r>
        <w:separator/>
      </w:r>
    </w:p>
  </w:footnote>
  <w:footnote w:id="0" w:type="continuationSeparator">
    <w:p w:rsidRDefault="00957607" w:rsidR="00957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539AD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3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3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1.00</izvorni_sadrzaj>
    <derivirana_varijabla naziv="DomainObject.Predmet.InicijalnaVrijednost_1">1.00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St-2879/2016</izvorni_sadrzaj>
    <derivirana_varijabla naziv="DomainObject.Predmet.OznakaBroj_1">St-2879/2016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AMBIENTA d.o.o. za proizvodnju, trgovinu i usluge</izvorni_sadrzaj>
    <derivirana_varijabla naziv="DomainObject.Predmet.ProtustrankaFormated_1">  STIL AMBIENTA d.o.o. za proizvodnju, trgovinu i usluge</derivirana_varijabla>
  </DomainObject.Predmet.ProtustrankaFormated>
  <DomainObject.Predmet.ProtustrankaFormatedOIB>
    <izvorni_sadrzaj>  STIL AMBIENTA d.o.o. za proizvodnju, trgovinu i usluge, OIB 26207264330</izvorni_sadrzaj>
    <derivirana_varijabla naziv="DomainObject.Predmet.ProtustrankaFormatedOIB_1">  STIL AMBIENTA d.o.o. za proizvodnju, trgovinu i usluge, OIB 26207264330</derivirana_varijabla>
  </DomainObject.Predmet.ProtustrankaFormatedOIB>
  <DomainObject.Predmet.ProtustrankaFormatedWithAdress>
    <izvorni_sadrzaj> STIL AMBIENTA d.o.o. za proizvodnju, trgovinu i usluge, Vinogradska cesta 74 , 35000 Slavonski Brod</izvorni_sadrzaj>
    <derivirana_varijabla naziv="DomainObject.Predmet.ProtustrankaFormatedWithAdress_1"> STIL AMBIENTA d.o.o. za proizvodnju, trgovinu i usluge, Vinogradska cesta 74 , 35000 Slavonski Brod</derivirana_varijabla>
  </DomainObject.Predmet.ProtustrankaFormatedWithAdress>
  <DomainObject.Predmet.ProtustrankaFormatedWithAdressOIB>
    <izvorni_sadrzaj> STIL AMBIENTA d.o.o. za proizvodnju, trgovinu i usluge, OIB 26207264330, Vinogradska cesta 74 , 35000 Slavonski Brod</izvorni_sadrzaj>
    <derivirana_varijabla naziv="DomainObject.Predmet.ProtustrankaFormatedWithAdressOIB_1"> STIL AMBIENTA d.o.o. za proizvodnju, trgovinu i usluge, OIB 26207264330, Vinogradska cesta 74 , 35000 Slavonski Brod</derivirana_varijabla>
  </DomainObject.Predmet.ProtustrankaFormatedWithAdressOIB>
  <DomainObject.Predmet.ProtustrankaWithAdress>
    <izvorni_sadrzaj>STIL AMBIENTA d.o.o. za proizvodnju, trgovinu i usluge Vinogradska cesta 74 , 35000 Slavonski Brod</izvorni_sadrzaj>
    <derivirana_varijabla naziv="DomainObject.Predmet.ProtustrankaWithAdress_1">STIL AMBIENTA d.o.o. za proizvodnju, trgovinu i usluge Vinogradska cesta 74 , 35000 Slavonski Brod</derivirana_varijabla>
  </DomainObject.Predmet.ProtustrankaWithAdress>
  <DomainObject.Predmet.ProtustrankaWithAdressOIB>
    <izvorni_sadrzaj>STIL AMBIENTA d.o.o. za proizvodnju, trgovinu i usluge, OIB 26207264330, Vinogradska cesta 74 , 35000 Slavonski Brod</izvorni_sadrzaj>
    <derivirana_varijabla naziv="DomainObject.Predmet.ProtustrankaWithAdressOIB_1">STIL AMBIENTA d.o.o. za proizvodnju, trgovinu i usluge, OIB 26207264330, Vinogradska cesta 74 , 35000 Slavonski Brod</derivirana_varijabla>
  </DomainObject.Predmet.ProtustrankaWithAdressOIB>
  <DomainObject.Predmet.ProtustrankaNazivFormated>
    <izvorni_sadrzaj>STIL AMBIENTA d.o.o. za proizvodnju, trgovinu i usluge</izvorni_sadrzaj>
    <derivirana_varijabla naziv="DomainObject.Predmet.ProtustrankaNazivFormated_1">STIL AMBIENTA d.o.o. za proizvodnju, trgovinu i usluge</derivirana_varijabla>
  </DomainObject.Predmet.ProtustrankaNazivFormated>
  <DomainObject.Predmet.ProtustrankaNazivFormatedOIB>
    <izvorni_sadrzaj>STIL AMBIENTA d.o.o. za proizvodnju, trgovinu i usluge, OIB 26207264330</izvorni_sadrzaj>
    <derivirana_varijabla naziv="DomainObject.Predmet.ProtustrankaNazivFormatedOIB_1">STIL AMBIENTA d.o.o. za proizvodnju, trgovinu i usluge, OIB 26207264330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 AMBIENTA d.o.o. za proizvodnju, trgovinu i usluge</item>
    </izvorni_sadrzaj>
    <derivirana_varijabla naziv="DomainObject.Predmet.ProtuStrankaListFormated_1">
      <item>STIL AMBIENTA d.o.o. za proizvodnju, trgovinu i usluge</item>
    </derivirana_varijabla>
  </DomainObject.Predmet.ProtuStrankaListFormated>
  <DomainObject.Predmet.ProtuStrankaListFormatedOIB>
    <izvorni_sadrzaj>
      <item>STIL AMBIENTA d.o.o. za proizvodnju, trgovinu i usluge, OIB 26207264330</item>
    </izvorni_sadrzaj>
    <derivirana_varijabla naziv="DomainObject.Predmet.ProtuStrankaListFormatedOIB_1">
      <item>STIL AMBIENTA d.o.o. za proizvodnju, trgovinu i usluge, OIB 26207264330</item>
    </derivirana_varijabla>
  </DomainObject.Predmet.ProtuStrankaListFormatedOIB>
  <DomainObject.Predmet.ProtuStrankaListFormatedWithAdress>
    <izvorni_sadrzaj>
      <item>STIL AMBIENTA d.o.o. za proizvodnju, trgovinu i usluge, Vinogradska cesta 74 , 35000 Slavonski Brod</item>
    </izvorni_sadrzaj>
    <derivirana_varijabla naziv="DomainObject.Predmet.ProtuStrankaListFormatedWithAdress_1">
      <item>STIL AMBIENTA d.o.o. za proizvodnju, trgovinu i usluge, Vinogradska cesta 74 , 35000 Slavonski Brod</item>
    </derivirana_varijabla>
  </DomainObject.Predmet.ProtuStrankaListFormatedWithAdress>
  <DomainObject.Predmet.ProtuStrankaListFormatedWithAdressOIB>
    <izvorni_sadrzaj>
      <item>STIL AMBIENTA d.o.o. za proizvodnju, trgovinu i usluge, OIB 26207264330, Vinogradska cesta 74 , 35000 Slavonski Brod</item>
    </izvorni_sadrzaj>
    <derivirana_varijabla naziv="DomainObject.Predmet.ProtuStrankaListFormatedWithAdressOIB_1">
      <item>STIL AMBIENTA d.o.o. za proizvodnju, trgovinu i usluge, OIB 26207264330, Vinogradska cesta 74 , 35000 Slavonski Brod</item>
    </derivirana_varijabla>
  </DomainObject.Predmet.ProtuStrankaListFormatedWithAdressOIB>
  <DomainObject.Predmet.ProtuStrankaListNazivFormated>
    <izvorni_sadrzaj>
      <item>STIL AMBIENTA d.o.o. za proizvodnju, trgovinu i usluge</item>
    </izvorni_sadrzaj>
    <derivirana_varijabla naziv="DomainObject.Predmet.ProtuStrankaListNazivFormated_1">
      <item>STIL AMBIENTA d.o.o. za proizvodnju, trgovinu i usluge</item>
    </derivirana_varijabla>
  </DomainObject.Predmet.ProtuStrankaListNazivFormated>
  <DomainObject.Predmet.ProtuStrankaListNazivFormatedOIB>
    <izvorni_sadrzaj>
      <item>STIL AMBIENTA d.o.o. za proizvodnju, trgovinu i usluge, OIB 26207264330</item>
    </izvorni_sadrzaj>
    <derivirana_varijabla naziv="DomainObject.Predmet.ProtuStrankaListNazivFormatedOIB_1">
      <item>STIL AMBIENTA d.o.o. za proizvodnju, trgovinu i usluge, OIB 26207264330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 AMBIENTA d.o.o. za proizvodnju, trgovinu i usluge</izvorni_sadrzaj>
    <derivirana_varijabla naziv="DomainObject.Predmet.ProtustrankaIDrugi_1">STIL AMBIENTA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 AMBIENTA d.o.o. za proizvodnju, trgovinu i usluge, OIB 26207264330, Vinogradska cesta 74 , 35000 Slavonski Brod</izvorni_sadrzaj>
    <derivirana_varijabla naziv="DomainObject.Predmet.ProtustrankaIDrugiAdressOIB_1">STIL AMBIENTA d.o.o. za proizvodnju, trgovinu i usluge, OIB 26207264330, Vinogradska cesta 74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 AMBIENTA d.o.o. za proizvodnju, trgovinu i usluge</item>
    </izvorni_sadrzaj>
    <derivirana_varijabla naziv="DomainObject.Predmet.SudioniciListNaziv_1">
      <item>Financijska agencija</item>
      <item>STIL AMBIENTA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STIL AMBIENTA d.o.o. za proizvodnju, trgovinu i usluge, OIB 26207264330, Vinogradska cesta 74 ,35000 Slavonski Brod</item>
    </izvorni_sadrzaj>
    <derivirana_varijabla naziv="DomainObject.Predmet.SudioniciListAdressOIB_1">
      <item>Financijska agencija, OIB 85821130368, Ulica grada Vukovara 70,10000 Zagreb</item>
      <item>STIL AMBIENTA d.o.o. za proizvodnju, trgovinu i usluge, OIB 26207264330, Vinogradska cesta 74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26207264330</item>
    </izvorni_sadrzaj>
    <derivirana_varijabla naziv="DomainObject.Predmet.SudioniciListNazivOIB_1">
      <item>, OIB 85821130368</item>
      <item>, OIB 26207264330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2247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2016-11-30T09:48:00Z</dcterms:created>
  <dc:creator>Korisnik</dc:creator>
  <cp:lastModifiedBy>wsadmin</cp:lastModifiedBy>
  <cp:lastPrinted>2016-10-24T09:10:00Z</cp:lastPrinted>
  <dcterms:modified xmlns:xsi="http://www.w3.org/2001/XMLSchema-instance" xsi:type="dcterms:W3CDTF">2016-11-30T12:47:00Z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