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64ef" w14:paraId="be664ef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                                </w:t>
      </w:r>
      <w:r w:rsidR="005423F9">
        <w:rPr>
          <w:rFonts w:hAnsi="Times New Roman" w:ascii="Times New Roman"/>
        </w:rPr>
        <w:t>48. St-</w:t>
      </w:r>
      <w:r w:rsidR="002A2AEB">
        <w:rPr>
          <w:rFonts w:hAnsi="Times New Roman" w:ascii="Times New Roman"/>
        </w:rPr>
        <w:t>3641</w:t>
      </w:r>
      <w:r w:rsidR="004D3950">
        <w:rPr>
          <w:rFonts w:hAnsi="Times New Roman" w:ascii="Times New Roman"/>
        </w:rPr>
        <w:t>/16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0A0EAC" w:rsidP="007F2409" w:rsidR="003A572A" w:rsidRPr="008F27CC">
      <w:pPr>
        <w:rPr>
          <w:rFonts w:hAnsi="Times New Roman" w:ascii="Times New Roman"/>
        </w:rPr>
      </w:pPr>
      <w:r>
        <w:rPr>
          <w:rFonts w:hAnsi="Times New Roman" w:ascii="Times New Roman"/>
        </w:rPr>
        <w:t>Zagreb, Amruševa 2/II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2A2AEB" w:rsidRPr="002A2AEB">
        <w:rPr>
          <w:rFonts w:hAnsi="Times New Roman" w:ascii="Times New Roman"/>
        </w:rPr>
        <w:t>CAPRINUS HORTUS j.d.o.o. za proizvodnju, trgovinu i usluge, iz Zagreba, Zelena Magistrala 4, OIB: 25551315486, MBS: 080871861</w:t>
      </w:r>
      <w:r w:rsidR="000E3952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 </w:t>
      </w:r>
      <w:r w:rsidR="00571BB5" w:rsidRPr="008F27CC">
        <w:rPr>
          <w:rFonts w:hAnsi="Times New Roman" w:ascii="Times New Roman"/>
        </w:rPr>
        <w:t xml:space="preserve">dana </w:t>
      </w:r>
      <w:r w:rsidR="002A2AEB">
        <w:rPr>
          <w:rFonts w:hAnsi="Times New Roman" w:ascii="Times New Roman"/>
        </w:rPr>
        <w:t>14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2A2AEB" w:rsidRPr="002A2AEB">
        <w:rPr>
          <w:rFonts w:hAnsi="Times New Roman" w:ascii="Times New Roman"/>
        </w:rPr>
        <w:t>CAPRINUS HORTUS j.d.o.o. za proizvodnju, trgovinu i usluge, iz Zagreba, Zelena Magistrala 4, OIB: 25551315486, MBS: 080871861</w:t>
      </w:r>
      <w:r w:rsidR="005423F9">
        <w:rPr>
          <w:rFonts w:hAnsi="Times New Roman" w:ascii="Times New Roman"/>
        </w:rPr>
        <w:t xml:space="preserve"> </w:t>
      </w:r>
      <w:r w:rsidR="002A2AEB">
        <w:rPr>
          <w:rFonts w:hAnsi="Times New Roman" w:ascii="Times New Roman"/>
        </w:rPr>
        <w:t>dana 14</w:t>
      </w:r>
      <w:r w:rsidR="007D07A2"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8D54FD" w:rsidR="008D54FD" w:rsidRPr="008D54FD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2A2AEB" w:rsidRPr="002A2AEB">
        <w:rPr>
          <w:rFonts w:hAnsi="Times New Roman" w:ascii="Times New Roman"/>
        </w:rPr>
        <w:t>Grgec Martina</w:t>
      </w:r>
      <w:r w:rsidR="008D54FD" w:rsidRPr="008D54FD">
        <w:rPr>
          <w:rFonts w:hAnsi="Times New Roman" w:ascii="Times New Roman"/>
        </w:rPr>
        <w:t xml:space="preserve">, OIB:  </w:t>
      </w:r>
      <w:r w:rsidR="002A2AEB" w:rsidRPr="002A2AEB">
        <w:rPr>
          <w:rFonts w:hAnsi="Times New Roman" w:ascii="Times New Roman"/>
        </w:rPr>
        <w:t>88481884644</w:t>
      </w:r>
      <w:r w:rsidR="008D54FD" w:rsidRPr="008D54FD">
        <w:rPr>
          <w:rFonts w:hAnsi="Times New Roman" w:ascii="Times New Roman"/>
        </w:rPr>
        <w:t xml:space="preserve">, </w:t>
      </w:r>
    </w:p>
    <w:p w:rsidRDefault="002A2AEB" w:rsidP="008D54FD" w:rsidR="008D54FD">
      <w:pPr>
        <w:jc w:val="both"/>
        <w:rPr>
          <w:rFonts w:hAnsi="Times New Roman" w:ascii="Times New Roman"/>
        </w:rPr>
      </w:pPr>
      <w:r w:rsidRPr="002A2AEB">
        <w:rPr>
          <w:rFonts w:hAnsi="Times New Roman" w:ascii="Times New Roman"/>
        </w:rPr>
        <w:t>Bukovačka cesta 51, Zagreb</w:t>
      </w:r>
      <w:r w:rsidR="008D54FD" w:rsidRPr="008D54FD">
        <w:rPr>
          <w:rFonts w:hAnsi="Times New Roman" w:ascii="Times New Roman"/>
        </w:rPr>
        <w:t xml:space="preserve">. </w:t>
      </w:r>
    </w:p>
    <w:p w:rsidRDefault="008D54FD" w:rsidP="008D54FD" w:rsidR="008E1269">
      <w:pPr>
        <w:jc w:val="both"/>
        <w:rPr>
          <w:rFonts w:hAnsi="Times New Roman" w:ascii="Times New Roman"/>
        </w:rPr>
      </w:pPr>
      <w:r w:rsidRPr="008D54FD">
        <w:rPr>
          <w:rFonts w:hAnsi="Times New Roman" w:ascii="Times New Roman"/>
        </w:rPr>
        <w:t xml:space="preserve">        </w:t>
      </w:r>
      <w:r w:rsidR="00DF75C4" w:rsidRPr="00DF75C4">
        <w:rPr>
          <w:rFonts w:hAnsi="Times New Roman" w:ascii="Times New Roman"/>
        </w:rPr>
        <w:t xml:space="preserve">    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2A2AEB" w:rsidRPr="002A2AEB">
        <w:rPr>
          <w:rFonts w:hAnsi="Times New Roman" w:ascii="Times New Roman"/>
        </w:rPr>
        <w:t>CAPRINUS HORTUS j.d.o.o. za proizvodnju, trgovinu i usluge, iz Zagreba, Zelena Magistrala 4, OIB: 25551315486, MBS: 080871861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</w:r>
      <w:r w:rsidR="002A2AEB" w:rsidRPr="002A2AEB">
        <w:rPr>
          <w:rFonts w:hAnsi="Times New Roman" w:ascii="Times New Roman"/>
        </w:rPr>
        <w:t>CAPRINUS HORTUS j.d.o.o. za proizvodnju, trgovinu i usluge, iz Zagreba, Zelena Magistrala 4, OIB: 25551315486, MBS: 080871861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2A2AEB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2A2AEB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4D3950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2A2AEB" w:rsidRPr="002A2AEB">
        <w:rPr>
          <w:rFonts w:hAnsi="Times New Roman" w:ascii="Times New Roman"/>
        </w:rPr>
        <w:t>CAPRINUS HORTUS j.d.o.o. za proizvodnju, trgovinu i usluge, iz Zagreba, Zelena Magistrala 4, OIB: 25551315486, MBS: 080871861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BD6610">
        <w:rPr>
          <w:rFonts w:hAnsi="Times New Roman" w:ascii="Times New Roman"/>
        </w:rPr>
        <w:t>110. st. 1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2A2AEB">
        <w:rPr>
          <w:rFonts w:hAnsi="Times New Roman" w:ascii="Times New Roman"/>
        </w:rPr>
        <w:t>11</w:t>
      </w:r>
      <w:r w:rsidR="00DC2885" w:rsidRPr="008F27CC">
        <w:rPr>
          <w:rFonts w:hAnsi="Times New Roman" w:ascii="Times New Roman"/>
        </w:rPr>
        <w:t xml:space="preserve">. </w:t>
      </w:r>
      <w:r w:rsidR="002A2AEB">
        <w:rPr>
          <w:rFonts w:hAnsi="Times New Roman" w:ascii="Times New Roman"/>
        </w:rPr>
        <w:t>04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BD6610">
        <w:rPr>
          <w:rFonts w:hAnsi="Times New Roman" w:ascii="Times New Roman"/>
        </w:rPr>
        <w:t>6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BD6610">
        <w:rPr>
          <w:rFonts w:hAnsi="Times New Roman" w:ascii="Times New Roman"/>
        </w:rPr>
        <w:t>120</w:t>
      </w:r>
      <w:r w:rsidR="00353244">
        <w:rPr>
          <w:rFonts w:hAnsi="Times New Roman" w:ascii="Times New Roman"/>
        </w:rPr>
        <w:t xml:space="preserve"> dan</w:t>
      </w:r>
      <w:r w:rsidR="00477329">
        <w:rPr>
          <w:rFonts w:hAnsi="Times New Roman" w:ascii="Times New Roman"/>
        </w:rPr>
        <w:t>a</w:t>
      </w:r>
      <w:r w:rsidR="00DC2885" w:rsidRPr="008F27CC">
        <w:rPr>
          <w:rFonts w:hAnsi="Times New Roman" w:ascii="Times New Roman"/>
        </w:rPr>
        <w:t xml:space="preserve"> u ukupnom iznosu od </w:t>
      </w:r>
      <w:r w:rsidR="002A2AEB">
        <w:rPr>
          <w:rFonts w:hAnsi="Times New Roman" w:ascii="Times New Roman"/>
        </w:rPr>
        <w:t>12.645,41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2A2AEB">
        <w:rPr>
          <w:rFonts w:hAnsi="Times New Roman" w:ascii="Times New Roman"/>
        </w:rPr>
        <w:t>1</w:t>
      </w:r>
      <w:r w:rsidR="00337A4B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2A2AEB">
        <w:rPr>
          <w:rFonts w:hAnsi="Times New Roman" w:ascii="Times New Roman"/>
        </w:rPr>
        <w:t>07</w:t>
      </w:r>
      <w:r w:rsidR="00FF0A52" w:rsidRPr="008F27CC">
        <w:rPr>
          <w:rFonts w:hAnsi="Times New Roman" w:ascii="Times New Roman"/>
        </w:rPr>
        <w:t xml:space="preserve">. </w:t>
      </w:r>
      <w:r w:rsidR="002A2AEB">
        <w:rPr>
          <w:rFonts w:hAnsi="Times New Roman" w:ascii="Times New Roman"/>
        </w:rPr>
        <w:t>veljače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2A2AEB">
        <w:rPr>
          <w:rFonts w:hAnsi="Times New Roman" w:ascii="Times New Roman"/>
        </w:rPr>
        <w:t>28</w:t>
      </w:r>
      <w:r w:rsidR="008F27CC" w:rsidRPr="008F27CC">
        <w:rPr>
          <w:rFonts w:hAnsi="Times New Roman" w:ascii="Times New Roman"/>
        </w:rPr>
        <w:t xml:space="preserve">. </w:t>
      </w:r>
      <w:r w:rsidR="00EC13A4">
        <w:rPr>
          <w:rFonts w:hAnsi="Times New Roman" w:ascii="Times New Roman"/>
        </w:rPr>
        <w:t>0</w:t>
      </w:r>
      <w:r w:rsidR="002A2AEB">
        <w:rPr>
          <w:rFonts w:hAnsi="Times New Roman" w:ascii="Times New Roman"/>
        </w:rPr>
        <w:t>2</w:t>
      </w:r>
      <w:r w:rsidR="00AC701B">
        <w:rPr>
          <w:rFonts w:hAnsi="Times New Roman" w:ascii="Times New Roman"/>
        </w:rPr>
        <w:t xml:space="preserve">.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DE1594">
        <w:rPr>
          <w:rFonts w:hAnsi="Times New Roman" w:ascii="Times New Roman"/>
        </w:rPr>
        <w:t xml:space="preserve"> uredno pozvanog predlagatelja</w:t>
      </w:r>
      <w:r w:rsidR="0029593A" w:rsidRPr="008F27CC">
        <w:rPr>
          <w:rFonts w:hAnsi="Times New Roman" w:ascii="Times New Roman"/>
        </w:rPr>
        <w:t xml:space="preserve">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8E1269">
        <w:rPr>
          <w:rFonts w:hAnsi="Times New Roman" w:ascii="Times New Roman"/>
        </w:rPr>
        <w:t xml:space="preserve">koja </w:t>
      </w:r>
      <w:r w:rsidR="00152DC7">
        <w:rPr>
          <w:rFonts w:hAnsi="Times New Roman" w:ascii="Times New Roman"/>
        </w:rPr>
        <w:t>je</w:t>
      </w:r>
      <w:r w:rsidR="00680DD6">
        <w:rPr>
          <w:rFonts w:hAnsi="Times New Roman" w:ascii="Times New Roman"/>
        </w:rPr>
        <w:t xml:space="preserve"> </w:t>
      </w:r>
      <w:r w:rsidR="00FF0A52" w:rsidRPr="008F27CC">
        <w:rPr>
          <w:rFonts w:hAnsi="Times New Roman" w:ascii="Times New Roman"/>
        </w:rPr>
        <w:t>dala izjavu pod materija</w:t>
      </w:r>
      <w:r w:rsidR="00AC701B">
        <w:rPr>
          <w:rFonts w:hAnsi="Times New Roman" w:ascii="Times New Roman"/>
        </w:rPr>
        <w:t>lnom i kaznenom odgovornošću</w:t>
      </w:r>
      <w:r w:rsidR="00680DD6">
        <w:rPr>
          <w:rFonts w:hAnsi="Times New Roman" w:ascii="Times New Roman"/>
        </w:rPr>
        <w:t xml:space="preserve"> </w:t>
      </w:r>
      <w:r w:rsidR="00152DC7">
        <w:rPr>
          <w:rFonts w:hAnsi="Times New Roman" w:ascii="Times New Roman"/>
        </w:rPr>
        <w:t>da</w:t>
      </w:r>
      <w:r w:rsidR="00AC701B">
        <w:rPr>
          <w:rFonts w:hAnsi="Times New Roman" w:ascii="Times New Roman"/>
        </w:rPr>
        <w:t xml:space="preserve"> dužnik </w:t>
      </w:r>
      <w:r w:rsidR="00152DC7">
        <w:rPr>
          <w:rFonts w:hAnsi="Times New Roman" w:ascii="Times New Roman"/>
        </w:rPr>
        <w:t xml:space="preserve">nema </w:t>
      </w:r>
      <w:r w:rsidR="00AC701B">
        <w:rPr>
          <w:rFonts w:hAnsi="Times New Roman" w:ascii="Times New Roman"/>
        </w:rPr>
        <w:t>imovinu dovoljnu ni za namire</w:t>
      </w:r>
      <w:r w:rsidR="00DF75C4">
        <w:rPr>
          <w:rFonts w:hAnsi="Times New Roman" w:ascii="Times New Roman"/>
        </w:rPr>
        <w:t>nje troškova stečajnog postupka</w:t>
      </w:r>
      <w:r w:rsidR="00152DC7">
        <w:rPr>
          <w:rFonts w:hAnsi="Times New Roman" w:ascii="Times New Roman"/>
        </w:rPr>
        <w:t>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2A2AEB">
        <w:rPr>
          <w:rFonts w:hAnsi="Times New Roman" w:ascii="Times New Roman"/>
        </w:rPr>
        <w:t>28</w:t>
      </w:r>
      <w:r w:rsidR="00571BB5" w:rsidRPr="008F27CC">
        <w:rPr>
          <w:rFonts w:hAnsi="Times New Roman" w:ascii="Times New Roman"/>
        </w:rPr>
        <w:t xml:space="preserve">. </w:t>
      </w:r>
      <w:r w:rsidR="002A2AEB">
        <w:rPr>
          <w:rFonts w:hAnsi="Times New Roman" w:ascii="Times New Roman"/>
        </w:rPr>
        <w:t>veljače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2A2AEB">
        <w:rPr>
          <w:rFonts w:hAnsi="Times New Roman" w:ascii="Times New Roman"/>
        </w:rPr>
        <w:t>01</w:t>
      </w:r>
      <w:r w:rsidR="007C31FC">
        <w:rPr>
          <w:rFonts w:hAnsi="Times New Roman" w:ascii="Times New Roman"/>
        </w:rPr>
        <w:t>.</w:t>
      </w:r>
      <w:r w:rsidR="008E1269">
        <w:rPr>
          <w:rFonts w:hAnsi="Times New Roman" w:ascii="Times New Roman"/>
        </w:rPr>
        <w:t xml:space="preserve"> 0</w:t>
      </w:r>
      <w:r w:rsidR="002A2AEB">
        <w:rPr>
          <w:rFonts w:hAnsi="Times New Roman" w:ascii="Times New Roman"/>
        </w:rPr>
        <w:t>3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82D2C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2A2AEB">
        <w:rPr>
          <w:rFonts w:hAnsi="Times New Roman" w:ascii="Times New Roman"/>
        </w:rPr>
        <w:t>14</w:t>
      </w:r>
      <w:r w:rsidRPr="008F27CC">
        <w:rPr>
          <w:rFonts w:hAnsi="Times New Roman" w:ascii="Times New Roman"/>
        </w:rPr>
        <w:t xml:space="preserve">. </w:t>
      </w:r>
      <w:r w:rsidR="00353244">
        <w:rPr>
          <w:rFonts w:hAnsi="Times New Roman" w:ascii="Times New Roman"/>
        </w:rPr>
        <w:t>rujna</w:t>
      </w:r>
      <w:r w:rsidR="008F27CC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182D2C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182D2C" w:rsidP="003D1C43" w:rsidR="00182D2C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182D2C" w:rsidR="00630958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630958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66B" w:rsidR="00C8166B">
      <w:r>
        <w:separator/>
      </w:r>
    </w:p>
  </w:endnote>
  <w:endnote w:id="0" w:type="continuationSeparator">
    <w:p w:rsidRDefault="00C8166B" w:rsidR="00C81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66B" w:rsidR="00C8166B">
      <w:r>
        <w:separator/>
      </w:r>
    </w:p>
  </w:footnote>
  <w:footnote w:id="0" w:type="continuationSeparator">
    <w:p w:rsidRDefault="00C8166B" w:rsidR="00C81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2E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2A2AEB">
      <w:rPr>
        <w:rFonts w:hAnsi="Times New Roman" w:ascii="Times New Roman"/>
      </w:rPr>
      <w:t>3641</w:t>
    </w:r>
    <w:r w:rsidR="00464385">
      <w:rPr>
        <w:rFonts w:hAnsi="Times New Roman" w:ascii="Times New Roman"/>
      </w:rPr>
      <w:t>/1</w:t>
    </w:r>
    <w:r w:rsidR="004D3950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82D2C"/>
    <w:rsid w:val="00192133"/>
    <w:rsid w:val="001B052B"/>
    <w:rsid w:val="001B54F2"/>
    <w:rsid w:val="001B5928"/>
    <w:rsid w:val="001D5EB3"/>
    <w:rsid w:val="001E12C7"/>
    <w:rsid w:val="001E1561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1523D"/>
    <w:rsid w:val="00320B08"/>
    <w:rsid w:val="0032226F"/>
    <w:rsid w:val="003349AD"/>
    <w:rsid w:val="003365D2"/>
    <w:rsid w:val="00337A4B"/>
    <w:rsid w:val="00353244"/>
    <w:rsid w:val="00366D26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77329"/>
    <w:rsid w:val="0048728D"/>
    <w:rsid w:val="00491637"/>
    <w:rsid w:val="004B7D02"/>
    <w:rsid w:val="004C0F7B"/>
    <w:rsid w:val="004D38B6"/>
    <w:rsid w:val="004D3950"/>
    <w:rsid w:val="004D7BFF"/>
    <w:rsid w:val="00500B0C"/>
    <w:rsid w:val="00503749"/>
    <w:rsid w:val="00513210"/>
    <w:rsid w:val="0051510F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1DE1"/>
    <w:rsid w:val="00637330"/>
    <w:rsid w:val="006375A3"/>
    <w:rsid w:val="006501F2"/>
    <w:rsid w:val="006504A5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92476"/>
    <w:rsid w:val="00AA2646"/>
    <w:rsid w:val="00AB59EB"/>
    <w:rsid w:val="00AB77C2"/>
    <w:rsid w:val="00AC701B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D6610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8166B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5E30"/>
    <w:rsid w:val="00DF2519"/>
    <w:rsid w:val="00DF75C4"/>
    <w:rsid w:val="00E03B88"/>
    <w:rsid w:val="00E04BE7"/>
    <w:rsid w:val="00E16F5D"/>
    <w:rsid w:val="00E24EFE"/>
    <w:rsid w:val="00E319FB"/>
    <w:rsid w:val="00E31AFD"/>
    <w:rsid w:val="00E32ED1"/>
    <w:rsid w:val="00E56EAA"/>
    <w:rsid w:val="00E57739"/>
    <w:rsid w:val="00E57A13"/>
    <w:rsid w:val="00E72FA9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2017.</izvorni_sadrzaj>
    <derivirana_varijabla naziv="DomainObject.DatumDonosenjaOdluke_1">14.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3641</izvorni_sadrzaj>
    <derivirana_varijabla naziv="DomainObject.Predmet.Broj_1">3641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St-3641/2016</izvorni_sadrzaj>
    <derivirana_varijabla naziv="DomainObject.Predmet.OznakaBroj_1">St-3641/2016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CAPRINUS HORTUS j.d.o.o. za proizvodnju, trgovinu i usluge zastupanog po punomoćniku DAMIR KOŠUTIĆ</izvorni_sadrzaj>
    <derivirana_varijabla naziv="DomainObject.Predmet.ProtustrankaFormated_1">  CAPRINUS HORTUS j.d.o.o. za proizvodnju, trgovinu i usluge zastupanog po punomoćniku DAMIR KOŠUTIĆ</derivirana_varijabla>
  </DomainObject.Predmet.ProtustrankaFormated>
  <DomainObject.Predmet.ProtustrankaFormatedOIB>
    <izvorni_sadrzaj>  CAPRINUS HORTUS j.d.o.o. za proizvodnju, trgovinu i usluge, OIB 25551315486 zastupanog po punomoćniku DAMIR KOŠUTIĆ</izvorni_sadrzaj>
    <derivirana_varijabla naziv="DomainObject.Predmet.ProtustrankaFormatedOIB_1">  CAPRINUS HORTUS j.d.o.o. za proizvodnju, trgovinu i usluge, OIB 25551315486 zastupanog po punomoćniku DAMIR KOŠUTIĆ</derivirana_varijabla>
  </DomainObject.Predmet.ProtustrankaFormatedOIB>
  <DomainObject.Predmet.ProtustrankaFormatedWithAdress>
    <izvorni_sadrzaj> CAPRINUS HORTUS j.d.o.o. za proizvodnju, trgovinu i usluge, Zelena Magistrala 4, 10000 Zagreb zastupanog po punomoćniku DAMIR KOŠUTIĆ</izvorni_sadrzaj>
    <derivirana_varijabla naziv="DomainObject.Predmet.ProtustrankaFormatedWithAdress_1"> CAPRINUS HORTUS j.d.o.o. za proizvodnju, trgovinu i usluge, Zelena Magistrala 4, 10000 Zagreb zastupanog po punomoćniku DAMIR KOŠUTIĆ</derivirana_varijabla>
  </DomainObject.Predmet.ProtustrankaFormatedWithAdress>
  <DomainObject.Predmet.ProtustrankaFormatedWithAdressOIB>
    <izvorni_sadrzaj> CAPRINUS HORTUS j.d.o.o. za proizvodnju, trgovinu i usluge, OIB 25551315486, Zelena Magistrala 4, 10000 Zagreb zastupanog po punomoćniku DAMIR KOŠUTIĆ</izvorni_sadrzaj>
    <derivirana_varijabla naziv="DomainObject.Predmet.ProtustrankaFormatedWithAdressOIB_1"> CAPRINUS HORTUS j.d.o.o. za proizvodnju, trgovinu i usluge, OIB 25551315486, Zelena Magistrala 4, 10000 Zagreb zastupanog po punomoćniku DAMIR KOŠUTIĆ</derivirana_varijabla>
  </DomainObject.Predmet.ProtustrankaFormatedWithAdressOIB>
  <DomainObject.Predmet.ProtustrankaWithAdress>
    <izvorni_sadrzaj>CAPRINUS HORTUS j.d.o.o. za proizvodnju, trgovinu i usluge Zelena Magistrala 4, 10000 Zagreb</izvorni_sadrzaj>
    <derivirana_varijabla naziv="DomainObject.Predmet.ProtustrankaWithAdress_1">CAPRINUS HORTUS j.d.o.o. za proizvodnju, trgovinu i usluge Zelena Magistrala 4, 10000 Zagreb</derivirana_varijabla>
  </DomainObject.Predmet.ProtustrankaWithAdress>
  <DomainObject.Predmet.ProtustrankaWithAdressOIB>
    <izvorni_sadrzaj>CAPRINUS HORTUS j.d.o.o. za proizvodnju, trgovinu i usluge, OIB 25551315486, Zelena Magistrala 4, 10000 Zagreb</izvorni_sadrzaj>
    <derivirana_varijabla naziv="DomainObject.Predmet.ProtustrankaWithAdressOIB_1">CAPRINUS HORTUS j.d.o.o. za proizvodnju, trgovinu i usluge, OIB 25551315486, Zelena Magistrala 4, 10000 Zagreb</derivirana_varijabla>
  </DomainObject.Predmet.ProtustrankaWithAdressOIB>
  <DomainObject.Predmet.ProtustrankaNazivFormated>
    <izvorni_sadrzaj>CAPRINUS HORTUS j.d.o.o. za proizvodnju, trgovinu i usluge</izvorni_sadrzaj>
    <derivirana_varijabla naziv="DomainObject.Predmet.ProtustrankaNazivFormated_1">CAPRINUS HORTUS j.d.o.o. za proizvodnju, trgovinu i usluge</derivirana_varijabla>
  </DomainObject.Predmet.ProtustrankaNazivFormated>
  <DomainObject.Predmet.ProtustrankaNazivFormatedOIB>
    <izvorni_sadrzaj>CAPRINUS HORTUS j.d.o.o. za proizvodnju, trgovinu i usluge, OIB 25551315486</izvorni_sadrzaj>
    <derivirana_varijabla naziv="DomainObject.Predmet.ProtustrankaNazivFormatedOIB_1">CAPRINUS HORTUS j.d.o.o. za proizvodnju, trgovinu i usluge, OIB 25551315486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CAPRINUS HORTUS j.d.o.o. za proizvodnju, trgovinu i usluge zastupanog po punomoćniku DAMIR KOŠUTIĆ</item>
    </izvorni_sadrzaj>
    <derivirana_varijabla naziv="DomainObject.Predmet.ProtuStrankaListFormated_1">
      <item>CAPRINUS HORTUS j.d.o.o. za proizvodnju, trgovinu i usluge zastupanog po punomoćniku DAMIR KOŠUTIĆ</item>
    </derivirana_varijabla>
  </DomainObject.Predmet.ProtuStrankaListFormated>
  <DomainObject.Predmet.ProtuStrankaListFormatedOIB>
    <izvorni_sadrzaj>
      <item>CAPRINUS HORTUS j.d.o.o. za proizvodnju, trgovinu i usluge, OIB 25551315486 zastupanog po punomoćniku DAMIR KOŠUTIĆ</item>
    </izvorni_sadrzaj>
    <derivirana_varijabla naziv="DomainObject.Predmet.ProtuStrankaListFormatedOIB_1">
      <item>CAPRINUS HORTUS j.d.o.o. za proizvodnju, trgovinu i usluge, OIB 25551315486 zastupanog po punomoćniku DAMIR KOŠUTIĆ</item>
    </derivirana_varijabla>
  </DomainObject.Predmet.ProtuStrankaListFormatedOIB>
  <DomainObject.Predmet.ProtuStrankaListFormatedWithAdress>
    <izvorni_sadrzaj>
      <item>CAPRINUS HORTUS j.d.o.o. za proizvodnju, trgovinu i usluge, Zelena Magistrala 4, 10000 Zagreb zastupanog po punomoćniku DAMIR KOŠUTIĆ</item>
    </izvorni_sadrzaj>
    <derivirana_varijabla naziv="DomainObject.Predmet.ProtuStrankaListFormatedWithAdress_1">
      <item>CAPRINUS HORTUS j.d.o.o. za proizvodnju, trgovinu i usluge, Zelena Magistrala 4, 10000 Zagreb zastupanog po punomoćniku DAMIR KOŠUTIĆ</item>
    </derivirana_varijabla>
  </DomainObject.Predmet.ProtuStrankaListFormatedWithAdress>
  <DomainObject.Predmet.ProtuStrankaListFormatedWithAdressOIB>
    <izvorni_sadrzaj>
      <item>CAPRINUS HORTUS j.d.o.o. za proizvodnju, trgovinu i usluge, OIB 25551315486, Zelena Magistrala 4, 10000 Zagreb zastupanog po punomoćniku DAMIR KOŠUTIĆ</item>
    </izvorni_sadrzaj>
    <derivirana_varijabla naziv="DomainObject.Predmet.ProtuStrankaListFormatedWithAdressOIB_1">
      <item>CAPRINUS HORTUS j.d.o.o. za proizvodnju, trgovinu i usluge, OIB 25551315486, Zelena Magistrala 4, 10000 Zagreb zastupanog po punomoćniku DAMIR KOŠUTIĆ</item>
    </derivirana_varijabla>
  </DomainObject.Predmet.ProtuStrankaListFormatedWithAdressOIB>
  <DomainObject.Predmet.ProtuStrankaListNazivFormated>
    <izvorni_sadrzaj>
      <item>CAPRINUS HORTUS j.d.o.o. za proizvodnju, trgovinu i usluge</item>
    </izvorni_sadrzaj>
    <derivirana_varijabla naziv="DomainObject.Predmet.ProtuStrankaListNazivFormated_1">
      <item>CAPRINUS HORTUS j.d.o.o. za proizvodnju, trgovinu i usluge</item>
    </derivirana_varijabla>
  </DomainObject.Predmet.ProtuStrankaListNazivFormated>
  <DomainObject.Predmet.ProtuStrankaListNazivFormatedOIB>
    <izvorni_sadrzaj>
      <item>CAPRINUS HORTUS j.d.o.o. za proizvodnju, trgovinu i usluge, OIB 25551315486</item>
    </izvorni_sadrzaj>
    <derivirana_varijabla naziv="DomainObject.Predmet.ProtuStrankaListNazivFormatedOIB_1">
      <item>CAPRINUS HORTUS j.d.o.o. za proizvodnju, trgovinu i usluge, OIB 25551315486</item>
    </derivirana_varijabla>
  </DomainObject.Predmet.ProtuStrankaListNazivFormatedOIB>
  <DomainObject.Predmet.OstaliListFormated>
    <izvorni_sadrzaj>
      <item>DAMIR KOŠUTIĆ punomoćnik sudionika u postupku CAPRINUS HORTUS j.d.o.o. za proizvodnju, trgovinu i usluge</item>
    </izvorni_sadrzaj>
    <derivirana_varijabla naziv="DomainObject.Predmet.OstaliListFormated_1">
      <item>DAMIR KOŠUTIĆ punomoćnik sudionika u postupku CAPRINUS HORTUS j.d.o.o. za proizvodnju, trgovinu i usluge</item>
    </derivirana_varijabla>
  </DomainObject.Predmet.OstaliListFormated>
  <DomainObject.Predmet.OstaliListFormatedOIB>
    <izvorni_sadrzaj>
      <item>DAMIR KOŠUTIĆ, OIB 50420496185 punomoćnik sudionika u postupku CAPRINUS HORTUS j.d.o.o. za proizvodnju, trgovinu i usluge</item>
    </izvorni_sadrzaj>
    <derivirana_varijabla naziv="DomainObject.Predmet.OstaliListFormatedOIB_1">
      <item>DAMIR KOŠUTIĆ, OIB 50420496185 punomoćnik sudionika u postupku CAPRINUS HORTUS j.d.o.o. za proizvodnju, trgovinu i usluge</item>
    </derivirana_varijabla>
  </DomainObject.Predmet.OstaliListFormatedOIB>
  <DomainObject.Predmet.OstaliListFormatedWithAdress>
    <izvorni_sadrzaj>
      <item>DAMIR KOŠUTIĆ, Zelena Magistrala 4, 10000 Zagreb punomoćnik sudionika u postupku CAPRINUS HORTUS j.d.o.o. za proizvodnju, trgovinu i usluge</item>
    </izvorni_sadrzaj>
    <derivirana_varijabla naziv="DomainObject.Predmet.OstaliListFormatedWithAdress_1">
      <item>DAMIR KOŠUTIĆ, Zelena Magistrala 4, 10000 Zagreb punomoćnik sudionika u postupku CAPRINUS HORTUS j.d.o.o. za proizvodnju, trgovinu i usluge</item>
    </derivirana_varijabla>
  </DomainObject.Predmet.OstaliListFormatedWithAdress>
  <DomainObject.Predmet.OstaliListFormatedWithAdressOIB>
    <izvorni_sadrzaj>
      <item>DAMIR KOŠUTIĆ, OIB 50420496185, Zelena Magistrala 4, 10000 Zagreb punomoćnik sudionika u postupku CAPRINUS HORTUS j.d.o.o. za proizvodnju, trgovinu i usluge</item>
    </izvorni_sadrzaj>
    <derivirana_varijabla naziv="DomainObject.Predmet.OstaliListFormatedWithAdressOIB_1">
      <item>DAMIR KOŠUTIĆ, OIB 50420496185, Zelena Magistrala 4, 10000 Zagreb punomoćnik sudionika u postupku CAPRINUS HORTUS j.d.o.o. za proizvodnju, trgovinu i usluge</item>
    </derivirana_varijabla>
  </DomainObject.Predmet.OstaliListFormatedWithAdressOIB>
  <DomainObject.Predmet.OstaliListNazivFormated>
    <izvorni_sadrzaj>
      <item>DAMIR KOŠUTIĆ</item>
    </izvorni_sadrzaj>
    <derivirana_varijabla naziv="DomainObject.Predmet.OstaliListNazivFormated_1">
      <item>DAMIR KOŠUTIĆ</item>
    </derivirana_varijabla>
  </DomainObject.Predmet.OstaliListNazivFormated>
  <DomainObject.Predmet.OstaliListNazivFormatedOIB>
    <izvorni_sadrzaj>
      <item>DAMIR KOŠUTIĆ, OIB 50420496185</item>
    </izvorni_sadrzaj>
    <derivirana_varijabla naziv="DomainObject.Predmet.OstaliListNazivFormatedOIB_1">
      <item>DAMIR KOŠUTIĆ, OIB 50420496185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2017.</izvorni_sadrzaj>
    <derivirana_varijabla naziv="DomainObject.Datum_1">14.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CAPRINUS HORTUS j.d.o.o. za proizvodnju, trgovinu i usluge</izvorni_sadrzaj>
    <derivirana_varijabla naziv="DomainObject.Predmet.ProtustrankaIDrugi_1">CAPRINUS HORTUS j.d.o.o. za proizvodnju,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CAPRINUS HORTUS j.d.o.o. za proizvodnju, trgovinu i usluge, OIB 25551315486, Zelena Magistrala 4, 10000 Zagreb</izvorni_sadrzaj>
    <derivirana_varijabla naziv="DomainObject.Predmet.ProtustrankaIDrugiAdressOIB_1">CAPRINUS HORTUS j.d.o.o. za proizvodnju, trgovinu i usluge, OIB 25551315486, Zelena Magistrala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CAPRINUS HORTUS j.d.o.o. za proizvodnju, trgovinu i usluge</item>
      <item>DAMIR KOŠUTIĆ</item>
    </izvorni_sadrzaj>
    <derivirana_varijabla naziv="DomainObject.Predmet.SudioniciListNaziv_1">
      <item>FINA Regionalni centar Zagreb</item>
      <item>CAPRINUS HORTUS j.d.o.o. za proizvodnju, trgovinu i usluge</item>
      <item>DAMIR KOŠUTIĆ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CAPRINUS HORTUS j.d.o.o. za proizvodnju, trgovinu i usluge, OIB 25551315486, Zelena Magistrala 4,10000 Zagreb</item>
      <item>DAMIR KOŠUTIĆ, OIB 50420496185, Zelena Magistrala 4,10000 Zagreb</item>
    </izvorni_sadrzaj>
    <derivirana_varijabla naziv="DomainObject.Predmet.SudioniciListAdressOIB_1">
      <item>FINA Regionalni centar Zagreb, OIB 85821130368, Trg svibanjskih žrtava 1995. br. 1,10000 Zagreb</item>
      <item>CAPRINUS HORTUS j.d.o.o. za proizvodnju, trgovinu i usluge, OIB 25551315486, Zelena Magistrala 4,10000 Zagreb</item>
      <item>DAMIR KOŠUTIĆ, OIB 50420496185, Zelena Magistrala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25551315486</item>
      <item>, OIB 50420496185</item>
    </izvorni_sadrzaj>
    <derivirana_varijabla naziv="DomainObject.Predmet.SudioniciListNazivOIB_1">
      <item>, OIB 85821130368</item>
      <item>, OIB 25551315486</item>
      <item>, OIB 50420496185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872EE-6F55-4B01-9EF5-2B1B27AD13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804</properties:Words>
  <properties:Characters>4257</properties:Characters>
  <properties:Lines>102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2017-09-13T13:48:00Z</dcterms:created>
  <dc:creator>x</dc:creator>
  <cp:lastModifiedBy>Zlatka Plivelić</cp:lastModifiedBy>
  <cp:lastPrinted>2017-09-14T09:07:00Z</cp:lastPrinted>
  <dcterms:modified xmlns:xsi="http://www.w3.org/2001/XMLSchema-instance" xsi:type="dcterms:W3CDTF">2017-09-14T09:07:00Z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