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4a977" w14:paraId="134a97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F67E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F67EA" w:rsidP="006F67EA" w:rsidR="006F67EA" w:rsidRPr="006F67E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F67E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F67EA" w:rsidP="006F67EA" w:rsidR="006F67EA" w:rsidRPr="006F67E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F67EA">
        <w:rPr>
          <w:rFonts w:cs="Times New Roman" w:eastAsia="Times New Roman"/>
          <w:szCs w:val="20"/>
          <w:lang w:eastAsia="hr-HR"/>
        </w:rPr>
        <w:t xml:space="preserve">               6 St-372/2016-2.</w:t>
      </w:r>
    </w:p>
    <w:p w:rsidRDefault="006F67EA" w:rsidP="006F67EA" w:rsidR="006F67EA" w:rsidRPr="006F67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F67EA" w:rsidP="006F67EA" w:rsidR="006F67EA" w:rsidRPr="006F67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F67EA" w:rsidP="006F67EA" w:rsidR="006F67EA" w:rsidRPr="006F67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F67EA" w:rsidP="006F67EA" w:rsidR="006F67EA" w:rsidRPr="006F67E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F67EA">
        <w:rPr>
          <w:rFonts w:cs="Times New Roman" w:eastAsia="Times New Roman"/>
          <w:szCs w:val="20"/>
          <w:lang w:eastAsia="hr-HR"/>
        </w:rPr>
        <w:t>O G L A S</w:t>
      </w:r>
    </w:p>
    <w:p w:rsidRDefault="006F67EA" w:rsidP="006F67EA" w:rsidR="006F67EA" w:rsidRPr="006F67E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F67EA" w:rsidP="006F67EA" w:rsidR="006F67EA" w:rsidRPr="006F67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F67EA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Ustanova za zdravstvenu njegu u kući Aroma </w:t>
      </w:r>
      <w:proofErr w:type="spellStart"/>
      <w:r w:rsidRPr="006F67EA">
        <w:rPr>
          <w:rFonts w:cs="Times New Roman" w:eastAsia="Times New Roman"/>
          <w:szCs w:val="20"/>
          <w:lang w:eastAsia="hr-HR"/>
        </w:rPr>
        <w:t>vitalis</w:t>
      </w:r>
      <w:proofErr w:type="spellEnd"/>
      <w:r w:rsidRPr="006F67EA">
        <w:rPr>
          <w:rFonts w:cs="Times New Roman" w:eastAsia="Times New Roman"/>
          <w:szCs w:val="20"/>
          <w:lang w:eastAsia="hr-HR"/>
        </w:rPr>
        <w:t>, Krapina, Trg Ljudevita Gaja 10, MBS: 080355634, OIB: 28678816043, koji se vodi kod ovoga suda pod brojem St-372/2016, temeljem odredbe čl.430., 431. i 434. Stečajnog zakona (Narodne novine br. 71/15), objavljuje:</w:t>
      </w:r>
    </w:p>
    <w:p w:rsidRDefault="006F67EA" w:rsidP="006F67EA" w:rsidR="006F67EA" w:rsidRPr="006F67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67EA" w:rsidP="006F67EA" w:rsidR="006F67EA" w:rsidRPr="006F67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F67EA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147.530,29 kn, u koji iznos je uračunata kamata i naknada Financijske agencije za provedbu ovrhe na novčanim sredstvima.  </w:t>
      </w:r>
    </w:p>
    <w:p w:rsidRDefault="006F67EA" w:rsidP="006F67EA" w:rsidR="006F67EA" w:rsidRPr="006F67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67EA" w:rsidP="006F67EA" w:rsidR="006F67EA" w:rsidRPr="006F67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F67EA">
        <w:rPr>
          <w:rFonts w:cs="Times New Roman" w:eastAsia="Times New Roman"/>
          <w:szCs w:val="20"/>
          <w:lang w:eastAsia="hr-HR"/>
        </w:rPr>
        <w:t xml:space="preserve">II. Poziva se osoba ovlaštena za zastupanje dužnika – Vesna </w:t>
      </w:r>
      <w:proofErr w:type="spellStart"/>
      <w:r w:rsidRPr="006F67EA">
        <w:rPr>
          <w:rFonts w:cs="Times New Roman" w:eastAsia="Times New Roman"/>
          <w:szCs w:val="20"/>
          <w:lang w:eastAsia="hr-HR"/>
        </w:rPr>
        <w:t>Dragčević</w:t>
      </w:r>
      <w:proofErr w:type="spellEnd"/>
      <w:r w:rsidRPr="006F67EA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6F67EA">
        <w:rPr>
          <w:rFonts w:cs="Times New Roman" w:eastAsia="Times New Roman"/>
          <w:szCs w:val="20"/>
          <w:lang w:eastAsia="hr-HR"/>
        </w:rPr>
        <w:t>Klokovec</w:t>
      </w:r>
      <w:proofErr w:type="spellEnd"/>
      <w:r w:rsidRPr="006F67EA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6F67EA">
        <w:rPr>
          <w:rFonts w:cs="Times New Roman" w:eastAsia="Times New Roman"/>
          <w:szCs w:val="20"/>
          <w:lang w:eastAsia="hr-HR"/>
        </w:rPr>
        <w:t>Klokovec</w:t>
      </w:r>
      <w:proofErr w:type="spellEnd"/>
      <w:r w:rsidRPr="006F67EA">
        <w:rPr>
          <w:rFonts w:cs="Times New Roman" w:eastAsia="Times New Roman"/>
          <w:szCs w:val="20"/>
          <w:lang w:eastAsia="hr-HR"/>
        </w:rPr>
        <w:t xml:space="preserve"> 107, OIB: 17356571657, da u roku od 15 dana od objave ovog oglasa na mrežnoj stranici e-Oglasna ploča Trgovačkog suda u Bjelovaru podnese sudu javnobilježnički ovjerovljen popis imovine i obveza na propisanom obrascu.</w:t>
      </w:r>
    </w:p>
    <w:p w:rsidRDefault="006F67EA" w:rsidP="006F67EA" w:rsidR="006F67EA" w:rsidRPr="006F67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67EA" w:rsidP="006F67EA" w:rsidR="006F67EA" w:rsidRPr="006F67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F67EA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F67EA" w:rsidP="006F67EA" w:rsidR="006F67EA" w:rsidRPr="006F67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67EA" w:rsidP="006F67EA" w:rsidR="006F67EA" w:rsidRPr="006F67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F67EA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F67EA" w:rsidP="006F67EA" w:rsidR="006F67EA" w:rsidRPr="006F67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67EA" w:rsidP="006F67EA" w:rsidR="006F67EA" w:rsidRPr="006F67E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F67EA">
        <w:rPr>
          <w:rFonts w:cs="Times New Roman" w:eastAsia="Times New Roman"/>
          <w:szCs w:val="20"/>
          <w:lang w:eastAsia="hr-HR"/>
        </w:rPr>
        <w:t xml:space="preserve">U Bjelovaru 12. svibnja 2016. </w:t>
      </w:r>
    </w:p>
    <w:p w:rsidRDefault="006F67EA" w:rsidP="006F67EA" w:rsidR="006F67EA" w:rsidRPr="006F67E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F67E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6F67EA" w:rsidP="006F67EA" w:rsidR="006F67EA" w:rsidRPr="006F67E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F67EA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6F67EA" w:rsidP="006F67EA" w:rsidR="006F67EA" w:rsidRPr="006F67EA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6F67EA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6F67EA" w:rsidP="006F67EA" w:rsidR="006F67EA" w:rsidRPr="006F67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F67EA" w:rsidP="006F67EA" w:rsidR="006F67EA" w:rsidRPr="006F67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6F67EA">
        <w:rPr>
          <w:rFonts w:cs="Times New Roman" w:eastAsia="Times New Roman"/>
          <w:szCs w:val="20"/>
          <w:lang w:eastAsia="hr-HR"/>
        </w:rPr>
        <w:t>Rj</w:t>
      </w:r>
      <w:proofErr w:type="spellEnd"/>
      <w:r w:rsidRPr="006F67EA">
        <w:rPr>
          <w:rFonts w:cs="Times New Roman" w:eastAsia="Times New Roman"/>
          <w:szCs w:val="20"/>
          <w:lang w:eastAsia="hr-HR"/>
        </w:rPr>
        <w:t>.</w:t>
      </w:r>
    </w:p>
    <w:p w:rsidRDefault="006F67EA" w:rsidP="006F67EA" w:rsidR="006F67EA" w:rsidRPr="006F67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F67EA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6F67EA" w:rsidP="006F67EA" w:rsidR="006F67EA" w:rsidRPr="006F67EA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6F67EA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6F67EA" w:rsidP="006F67EA" w:rsidR="006F67EA" w:rsidRPr="006F67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F67EA">
        <w:rPr>
          <w:rFonts w:cs="Times New Roman" w:eastAsia="Times New Roman"/>
          <w:szCs w:val="20"/>
          <w:lang w:eastAsia="hr-HR"/>
        </w:rPr>
        <w:t>II. Kal. 45 dana</w:t>
      </w:r>
    </w:p>
    <w:p w:rsidRDefault="006F67EA" w:rsidP="006F67EA" w:rsidR="006F67EA" w:rsidRPr="006F67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F67EA">
        <w:rPr>
          <w:rFonts w:cs="Times New Roman" w:eastAsia="Times New Roman"/>
          <w:szCs w:val="20"/>
          <w:lang w:eastAsia="hr-HR"/>
        </w:rPr>
        <w:t>Bjelovar, 12.5.2016.</w:t>
      </w:r>
    </w:p>
    <w:p w:rsidRDefault="006F67EA" w:rsidP="006F67EA" w:rsidR="006F67EA" w:rsidRPr="006F67EA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7EA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223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St-372/2016-2</izvorni_sadrzaj>
    <derivirana_varijabla naziv="DomainObject.Oznaka_1">St-372/2016-2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St-372/2016</izvorni_sadrzaj>
    <derivirana_varijabla naziv="DomainObject.Predmet.OznakaBroj_1">St-372/2016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zdravstvenu njegu u kući Aroma vitalis</izvorni_sadrzaj>
    <derivirana_varijabla naziv="DomainObject.Predmet.ProtustrankaFormated_1">  Ustanova za zdravstvenu njegu u kući Aroma vitalis</derivirana_varijabla>
  </DomainObject.Predmet.ProtustrankaFormated>
  <DomainObject.Predmet.ProtustrankaFormatedOIB>
    <izvorni_sadrzaj>  Ustanova za zdravstvenu njegu u kući Aroma vitalis, OIB 28678816043</izvorni_sadrzaj>
    <derivirana_varijabla naziv="DomainObject.Predmet.ProtustrankaFormatedOIB_1">  Ustanova za zdravstvenu njegu u kući Aroma vitalis, OIB 28678816043</derivirana_varijabla>
  </DomainObject.Predmet.ProtustrankaFormatedOIB>
  <DomainObject.Predmet.ProtustrankaFormatedWithAdress>
    <izvorni_sadrzaj> Ustanova za zdravstvenu njegu u kući Aroma vitalis, Trg Ljudevita Gaja 10, 49000 Krapina</izvorni_sadrzaj>
    <derivirana_varijabla naziv="DomainObject.Predmet.ProtustrankaFormatedWithAdress_1"> Ustanova za zdravstvenu njegu u kući Aroma vitalis, Trg Ljudevita Gaja 10, 49000 Krapina</derivirana_varijabla>
  </DomainObject.Predmet.ProtustrankaFormatedWithAdress>
  <DomainObject.Predmet.ProtustrankaFormatedWithAdressOIB>
    <izvorni_sadrzaj> Ustanova za zdravstvenu njegu u kući Aroma vitalis, OIB 28678816043, Trg Ljudevita Gaja 10, 49000 Krapina</izvorni_sadrzaj>
    <derivirana_varijabla naziv="DomainObject.Predmet.ProtustrankaFormatedWithAdressOIB_1"> Ustanova za zdravstvenu njegu u kući Aroma vitalis, OIB 28678816043, Trg Ljudevita Gaja 10, 49000 Krapina</derivirana_varijabla>
  </DomainObject.Predmet.ProtustrankaFormatedWithAdressOIB>
  <DomainObject.Predmet.ProtustrankaWithAdress>
    <izvorni_sadrzaj>Ustanova za zdravstvenu njegu u kući Aroma vitalis Trg Ljudevita Gaja 10, 49000 Krapina</izvorni_sadrzaj>
    <derivirana_varijabla naziv="DomainObject.Predmet.ProtustrankaWithAdress_1">Ustanova za zdravstvenu njegu u kući Aroma vitalis Trg Ljudevita Gaja 10, 49000 Krapina</derivirana_varijabla>
  </DomainObject.Predmet.ProtustrankaWithAdress>
  <DomainObject.Predmet.ProtustrankaWithAdressOIB>
    <izvorni_sadrzaj>Ustanova za zdravstvenu njegu u kući Aroma vitalis, OIB 28678816043, Trg Ljudevita Gaja 10, 49000 Krapina</izvorni_sadrzaj>
    <derivirana_varijabla naziv="DomainObject.Predmet.ProtustrankaWithAdressOIB_1">Ustanova za zdravstvenu njegu u kući Aroma vitalis, OIB 28678816043, Trg Ljudevita Gaja 10, 49000 Krapina</derivirana_varijabla>
  </DomainObject.Predmet.ProtustrankaWithAdressOIB>
  <DomainObject.Predmet.ProtustrankaNazivFormated>
    <izvorni_sadrzaj>Ustanova za zdravstvenu njegu u kući Aroma vitalis</izvorni_sadrzaj>
    <derivirana_varijabla naziv="DomainObject.Predmet.ProtustrankaNazivFormated_1">Ustanova za zdravstvenu njegu u kući Aroma vitalis</derivirana_varijabla>
  </DomainObject.Predmet.ProtustrankaNazivFormated>
  <DomainObject.Predmet.ProtustrankaNazivFormatedOIB>
    <izvorni_sadrzaj>Ustanova za zdravstvenu njegu u kući Aroma vitalis, OIB 28678816043</izvorni_sadrzaj>
    <derivirana_varijabla naziv="DomainObject.Predmet.ProtustrankaNazivFormatedOIB_1">Ustanova za zdravstvenu njegu u kući Aroma vitalis, OIB 28678816043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Ustanova za zdravstvenu njegu u kući Aroma vitalis</item>
    </izvorni_sadrzaj>
    <derivirana_varijabla naziv="DomainObject.Predmet.ProtuStrankaListFormated_1">
      <item>Ustanova za zdravstvenu njegu u kući Aroma vitalis</item>
    </derivirana_varijabla>
  </DomainObject.Predmet.ProtuStrankaListFormated>
  <DomainObject.Predmet.ProtuStrankaListFormatedOIB>
    <izvorni_sadrzaj>
      <item>Ustanova za zdravstvenu njegu u kući Aroma vitalis, OIB 28678816043</item>
    </izvorni_sadrzaj>
    <derivirana_varijabla naziv="DomainObject.Predmet.ProtuStrankaListFormatedOIB_1">
      <item>Ustanova za zdravstvenu njegu u kući Aroma vitalis, OIB 28678816043</item>
    </derivirana_varijabla>
  </DomainObject.Predmet.ProtuStrankaListFormatedOIB>
  <DomainObject.Predmet.ProtuStrankaListFormatedWithAdress>
    <izvorni_sadrzaj>
      <item>Ustanova za zdravstvenu njegu u kući Aroma vitalis, Trg Ljudevita Gaja 10, 49000 Krapina</item>
    </izvorni_sadrzaj>
    <derivirana_varijabla naziv="DomainObject.Predmet.ProtuStrankaListFormatedWithAdress_1">
      <item>Ustanova za zdravstvenu njegu u kući Aroma vitalis, Trg Ljudevita Gaja 10, 49000 Krapina</item>
    </derivirana_varijabla>
  </DomainObject.Predmet.ProtuStrankaListFormatedWithAdress>
  <DomainObject.Predmet.ProtuStrankaListFormatedWithAdressOIB>
    <izvorni_sadrzaj>
      <item>Ustanova za zdravstvenu njegu u kući Aroma vitalis, OIB 28678816043, Trg Ljudevita Gaja 10, 49000 Krapina</item>
    </izvorni_sadrzaj>
    <derivirana_varijabla naziv="DomainObject.Predmet.ProtuStrankaListFormatedWithAdressOIB_1">
      <item>Ustanova za zdravstvenu njegu u kući Aroma vitalis, OIB 28678816043, Trg Ljudevita Gaja 10, 49000 Krapina</item>
    </derivirana_varijabla>
  </DomainObject.Predmet.ProtuStrankaListFormatedWithAdressOIB>
  <DomainObject.Predmet.ProtuStrankaListNazivFormated>
    <izvorni_sadrzaj>
      <item>Ustanova za zdravstvenu njegu u kući Aroma vitalis</item>
    </izvorni_sadrzaj>
    <derivirana_varijabla naziv="DomainObject.Predmet.ProtuStrankaListNazivFormated_1">
      <item>Ustanova za zdravstvenu njegu u kući Aroma vitalis</item>
    </derivirana_varijabla>
  </DomainObject.Predmet.ProtuStrankaListNazivFormated>
  <DomainObject.Predmet.ProtuStrankaListNazivFormatedOIB>
    <izvorni_sadrzaj>
      <item>Ustanova za zdravstvenu njegu u kući Aroma vitalis, OIB 28678816043</item>
    </izvorni_sadrzaj>
    <derivirana_varijabla naziv="DomainObject.Predmet.ProtuStrankaListNazivFormatedOIB_1">
      <item>Ustanova za zdravstvenu njegu u kući Aroma vitalis, OIB 28678816043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St-372/2016-2</izvorni_sadrzaj>
    <derivirana_varijabla naziv="DomainObject.PoslovniBrojDokumenta_1">St-372/2016-2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Ustanova za zdravstvenu njegu u kući Aroma vitalis</izvorni_sadrzaj>
    <derivirana_varijabla naziv="DomainObject.Predmet.ProtustrankaIDrugi_1">Ustanova za zdravstvenu njegu u kući Aroma vitalis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Ustanova za zdravstvenu njegu u kući Aroma vitalis, OIB 28678816043, Trg Ljudevita Gaja 10, 49000 Krapina</izvorni_sadrzaj>
    <derivirana_varijabla naziv="DomainObject.Predmet.ProtustrankaIDrugiAdressOIB_1">Ustanova za zdravstvenu njegu u kući Aroma vitalis, OIB 28678816043, Trg Ljudevita Gaja 10,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Ustanova za zdravstvenu njegu u kući Aroma vitalis</item>
      <item>FINA Regionalni centar Zagreb</item>
    </izvorni_sadrzaj>
    <derivirana_varijabla naziv="DomainObject.Predmet.SudioniciListNaziv_1">
      <item>Ustanova za zdravstvenu njegu u kući Aroma vitalis</item>
      <item>FINA Regionalni centar Zagreb</item>
    </derivirana_varijabla>
  </DomainObject.Predmet.SudioniciListNaziv>
  <DomainObject.Predmet.SudioniciListAdressOIB>
    <izvorni_sadrzaj>
      <item>Ustanova za zdravstvenu njegu u kući Aroma vitalis, OIB 28678816043, Trg Ljudevita Gaja 10,49000 Krapina</item>
      <item>FINA Regionalni centar Zagreb, OIB 85821130368, Trg svibanjskih žrtava 1995. 1,10000 Zagreb</item>
    </izvorni_sadrzaj>
    <derivirana_varijabla naziv="DomainObject.Predmet.SudioniciListAdressOIB_1">
      <item>Ustanova za zdravstvenu njegu u kući Aroma vitalis, OIB 28678816043, Trg Ljudevita Gaja 10,49000 Krapina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092D02-7A82-49EC-B40F-E35751E433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1731</properties:Characters>
  <properties:Lines>52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2016-05-12T10:54:00Z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