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22d1" w14:paraId="90422d1" w:rsidRDefault="0015409D" w:rsidP="0015409D" w:rsidR="0015409D" w:rsidRPr="00C46814">
      <w:pPr>
        <w:ind w:firstLine="709"/>
        <w15:collapsed w:val="false"/>
      </w:pPr>
      <w:bookmarkStart w:name="_GoBack" w:id="0"/>
      <w:bookmarkEnd w:id="0"/>
      <w:r w:rsidRPr="00C46814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5A5" w:rsidR="00937084" w:rsidRPr="007D48C6">
      <w:r w:rsidRPr="007D48C6">
        <w:t xml:space="preserve">    </w:t>
      </w:r>
      <w:r w:rsidR="00554FEF" w:rsidRPr="007D48C6">
        <w:t>Republika Hrvatska</w:t>
      </w:r>
    </w:p>
    <w:p w:rsidRDefault="00BE35A5" w:rsidR="00554FEF" w:rsidRPr="007D48C6">
      <w:r w:rsidRPr="007D48C6">
        <w:t>Trgovački sud u Zagrebu</w:t>
      </w:r>
    </w:p>
    <w:p w:rsidRDefault="00BE35A5" w:rsidP="00554FEF" w:rsidR="00554FEF" w:rsidRPr="007D48C6">
      <w:r w:rsidRPr="007D48C6">
        <w:t xml:space="preserve">  </w:t>
      </w:r>
      <w:r w:rsidR="00554FEF" w:rsidRPr="007D48C6">
        <w:t xml:space="preserve">Zagreb, </w:t>
      </w:r>
      <w:proofErr w:type="spellStart"/>
      <w:r w:rsidR="00554FEF" w:rsidRPr="007D48C6">
        <w:t>Amruševa</w:t>
      </w:r>
      <w:proofErr w:type="spellEnd"/>
      <w:r w:rsidR="00554FEF" w:rsidRPr="007D48C6">
        <w:t xml:space="preserve"> 2/II</w:t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7D48C6">
        <w:tab/>
      </w:r>
      <w:r w:rsidR="00F97222">
        <w:t xml:space="preserve">   </w:t>
      </w:r>
      <w:r w:rsidR="00554FEF" w:rsidRPr="007D48C6">
        <w:t>66. St-</w:t>
      </w:r>
      <w:r w:rsidR="00F76858">
        <w:t>242</w:t>
      </w:r>
      <w:r w:rsidR="00554FEF" w:rsidRPr="007D48C6">
        <w:t>/</w:t>
      </w:r>
      <w:r w:rsidR="00F76858">
        <w:t>06</w:t>
      </w:r>
    </w:p>
    <w:p w:rsidRDefault="0015409D" w:rsidP="00335AF5" w:rsidR="0015409D"/>
    <w:p w:rsidRDefault="00F76858" w:rsidP="00335AF5" w:rsidR="00F76858" w:rsidRPr="00335AF5"/>
    <w:p w:rsidRDefault="0015409D" w:rsidP="00335AF5" w:rsidR="0015409D" w:rsidRPr="00335AF5">
      <w:pPr>
        <w:jc w:val="center"/>
      </w:pPr>
      <w:r w:rsidRPr="00335AF5">
        <w:t>R E P U B L I K A   H R V A T S K A</w:t>
      </w:r>
    </w:p>
    <w:p w:rsidRDefault="00342211" w:rsidP="00554FEF" w:rsidR="00554FEF" w:rsidRPr="007D48C6">
      <w:pPr>
        <w:jc w:val="center"/>
      </w:pPr>
      <w:r w:rsidRPr="007D48C6">
        <w:t>Z</w:t>
      </w:r>
      <w:r w:rsidR="0015409D">
        <w:t xml:space="preserve"> </w:t>
      </w:r>
      <w:r w:rsidRPr="007D48C6">
        <w:t>A</w:t>
      </w:r>
      <w:r w:rsidR="0015409D">
        <w:t xml:space="preserve"> </w:t>
      </w:r>
      <w:r w:rsidRPr="007D48C6">
        <w:t>K</w:t>
      </w:r>
      <w:r w:rsidR="0015409D">
        <w:t xml:space="preserve"> </w:t>
      </w:r>
      <w:r w:rsidRPr="007D48C6">
        <w:t>L</w:t>
      </w:r>
      <w:r w:rsidR="0015409D">
        <w:t xml:space="preserve"> </w:t>
      </w:r>
      <w:r w:rsidRPr="007D48C6">
        <w:t>J</w:t>
      </w:r>
      <w:r w:rsidR="0015409D">
        <w:t xml:space="preserve"> </w:t>
      </w:r>
      <w:r w:rsidRPr="007D48C6">
        <w:t>U</w:t>
      </w:r>
      <w:r w:rsidR="0015409D">
        <w:t xml:space="preserve"> </w:t>
      </w:r>
      <w:r w:rsidRPr="007D48C6">
        <w:t>Č</w:t>
      </w:r>
      <w:r w:rsidR="0015409D">
        <w:t xml:space="preserve"> </w:t>
      </w:r>
      <w:r w:rsidRPr="007D48C6">
        <w:t>A</w:t>
      </w:r>
      <w:r w:rsidR="0015409D">
        <w:t xml:space="preserve"> </w:t>
      </w:r>
      <w:r w:rsidRPr="007D48C6">
        <w:t>K</w:t>
      </w:r>
    </w:p>
    <w:p w:rsidRDefault="00554FEF" w:rsidP="00554FEF" w:rsidR="00554FEF" w:rsidRPr="007D48C6">
      <w:pPr>
        <w:jc w:val="center"/>
      </w:pPr>
    </w:p>
    <w:p w:rsidRDefault="007D7E37" w:rsidP="007D7E37" w:rsidR="007D7E37" w:rsidRPr="007D48C6">
      <w:pPr>
        <w:ind w:firstLine="708"/>
        <w:jc w:val="both"/>
        <w:rPr>
          <w:b/>
        </w:rPr>
      </w:pPr>
      <w:r w:rsidRPr="007D48C6">
        <w:t xml:space="preserve">Trgovački sud u Zagrebu po sucu pojedincu Mislavu Kolakušiću, kao stečajnom sucu u stečajnom postupku nad dužnikom </w:t>
      </w:r>
      <w:proofErr w:type="spellStart"/>
      <w:r w:rsidR="00F76858" w:rsidRPr="00F76858">
        <w:t>MIGRA</w:t>
      </w:r>
      <w:proofErr w:type="spellEnd"/>
      <w:r w:rsidR="00F76858" w:rsidRPr="00F76858">
        <w:t xml:space="preserve"> d.d. u stečaju, Zagreb, Tomićeva 3</w:t>
      </w:r>
      <w:r w:rsidR="00F76858">
        <w:t>,</w:t>
      </w:r>
      <w:r w:rsidR="00F76858" w:rsidRPr="00F76858">
        <w:t xml:space="preserve"> </w:t>
      </w:r>
      <w:proofErr w:type="spellStart"/>
      <w:r w:rsidR="00F76858" w:rsidRPr="00F76858">
        <w:t>MBS</w:t>
      </w:r>
      <w:proofErr w:type="spellEnd"/>
      <w:r w:rsidR="00F76858" w:rsidRPr="00F76858">
        <w:t xml:space="preserve">:080300429, </w:t>
      </w:r>
      <w:proofErr w:type="spellStart"/>
      <w:r w:rsidR="00F76858" w:rsidRPr="00F76858">
        <w:t>OIB</w:t>
      </w:r>
      <w:proofErr w:type="spellEnd"/>
      <w:r w:rsidR="00F76858" w:rsidRPr="00F76858">
        <w:t>:54122040092</w:t>
      </w:r>
      <w:r w:rsidRPr="007D48C6">
        <w:t xml:space="preserve">, </w:t>
      </w:r>
      <w:r w:rsidR="00F76858">
        <w:t>21</w:t>
      </w:r>
      <w:r w:rsidR="009E0BD7" w:rsidRPr="007D48C6">
        <w:t xml:space="preserve">. </w:t>
      </w:r>
      <w:r w:rsidR="003B08F1">
        <w:t>prosinca</w:t>
      </w:r>
      <w:r w:rsidRPr="007D48C6">
        <w:t xml:space="preserve"> 201</w:t>
      </w:r>
      <w:r w:rsidR="008E185F">
        <w:t>7</w:t>
      </w:r>
      <w:r w:rsidRPr="007D48C6">
        <w:t>.</w:t>
      </w:r>
      <w:r w:rsidR="00F76858">
        <w:t>,</w:t>
      </w:r>
    </w:p>
    <w:p w:rsidRDefault="00BC4C40" w:rsidP="00554FEF" w:rsidR="00BC4C40" w:rsidRPr="007D48C6">
      <w:pPr>
        <w:ind w:firstLine="708"/>
        <w:jc w:val="both"/>
      </w:pPr>
    </w:p>
    <w:p w:rsidRDefault="00342211" w:rsidP="00342211" w:rsidR="00554FEF" w:rsidRPr="007D48C6">
      <w:pPr>
        <w:jc w:val="center"/>
      </w:pPr>
      <w:r w:rsidRPr="007D48C6">
        <w:t xml:space="preserve"> z a k l</w:t>
      </w:r>
      <w:r w:rsidR="007D48C6">
        <w:t xml:space="preserve"> </w:t>
      </w:r>
      <w:r w:rsidRPr="007D48C6">
        <w:t>j u č i o</w:t>
      </w:r>
      <w:r w:rsidR="00CD1078" w:rsidRPr="007D48C6">
        <w:t xml:space="preserve">  </w:t>
      </w:r>
      <w:r w:rsidR="00554FEF" w:rsidRPr="007D48C6">
        <w:t>j e</w:t>
      </w:r>
    </w:p>
    <w:p w:rsidRDefault="00554FEF" w:rsidP="00554FEF" w:rsidR="00554FEF" w:rsidRPr="007D48C6">
      <w:pPr>
        <w:ind w:firstLine="708"/>
        <w:jc w:val="center"/>
      </w:pPr>
    </w:p>
    <w:p w:rsidRDefault="003B08F1" w:rsidP="000A01EE" w:rsidR="003B08F1">
      <w:pPr>
        <w:jc w:val="both"/>
      </w:pPr>
      <w:r>
        <w:tab/>
        <w:t xml:space="preserve">Nalaže se stečajnom upravitelju </w:t>
      </w:r>
      <w:r w:rsidR="00F76858" w:rsidRPr="00F76858">
        <w:t xml:space="preserve">DAVOR </w:t>
      </w:r>
      <w:proofErr w:type="spellStart"/>
      <w:r w:rsidR="00F76858" w:rsidRPr="00F76858">
        <w:t>PETERA</w:t>
      </w:r>
      <w:proofErr w:type="spellEnd"/>
      <w:r w:rsidR="00F76858" w:rsidRPr="00F76858">
        <w:t xml:space="preserve">, dipl. iur., Zagreb, Srebrnjak 84, </w:t>
      </w:r>
      <w:proofErr w:type="spellStart"/>
      <w:r w:rsidR="00F76858" w:rsidRPr="00F76858">
        <w:t>OIB</w:t>
      </w:r>
      <w:proofErr w:type="spellEnd"/>
      <w:r w:rsidR="00F76858" w:rsidRPr="00F76858">
        <w:t>:90695323330</w:t>
      </w:r>
      <w:r>
        <w:t xml:space="preserve"> u roku od 8 dana dostaviti pisano izvješće o tijeku stečajnog postupka i unovčenja imovine dužnika.</w:t>
      </w:r>
      <w:r w:rsidR="00146F22" w:rsidRPr="007D48C6">
        <w:tab/>
      </w:r>
      <w:r w:rsidR="00F97222">
        <w:t xml:space="preserve"> </w:t>
      </w:r>
    </w:p>
    <w:p w:rsidRDefault="00F76858" w:rsidP="000A01EE" w:rsidR="00F76858">
      <w:pPr>
        <w:jc w:val="both"/>
      </w:pPr>
    </w:p>
    <w:p w:rsidRDefault="00006FBA" w:rsidP="00006FBA" w:rsidR="00006FBA" w:rsidRPr="007D48C6">
      <w:pPr>
        <w:jc w:val="center"/>
      </w:pPr>
      <w:r w:rsidRPr="007D48C6">
        <w:t xml:space="preserve">U Zagrebu </w:t>
      </w:r>
      <w:r w:rsidR="00F76858">
        <w:t>21</w:t>
      </w:r>
      <w:r w:rsidR="006F297C" w:rsidRPr="007D48C6">
        <w:t xml:space="preserve">. </w:t>
      </w:r>
      <w:r w:rsidR="003B08F1">
        <w:t>prosinca</w:t>
      </w:r>
      <w:r w:rsidR="006F297C" w:rsidRPr="007D48C6">
        <w:t xml:space="preserve"> 201</w:t>
      </w:r>
      <w:r w:rsidR="003B08F1">
        <w:t>7</w:t>
      </w:r>
      <w:r w:rsidR="006F297C" w:rsidRPr="007D48C6">
        <w:t>.</w:t>
      </w:r>
    </w:p>
    <w:p w:rsidRDefault="00006FBA" w:rsidP="00006FBA" w:rsidR="00006FBA" w:rsidRPr="007D48C6">
      <w:pPr>
        <w:jc w:val="both"/>
      </w:pPr>
    </w:p>
    <w:p w:rsidRDefault="00006FBA" w:rsidP="00006FBA" w:rsidR="00006FBA" w:rsidRPr="007D48C6">
      <w:pPr>
        <w:jc w:val="both"/>
      </w:pP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  <w:t>SUDAC:</w:t>
      </w:r>
    </w:p>
    <w:p w:rsidRDefault="00006FBA" w:rsidP="00BE35A5" w:rsidR="00224EA5">
      <w:pPr>
        <w:jc w:val="both"/>
      </w:pP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</w:r>
      <w:r w:rsidRPr="007D48C6">
        <w:tab/>
        <w:t>Mislav Kolakušić</w:t>
      </w:r>
      <w:r w:rsidR="00E21BFB">
        <w:t xml:space="preserve"> v.r.</w:t>
      </w:r>
    </w:p>
    <w:p w:rsidRDefault="00006FBA" w:rsidP="00006FBA" w:rsidR="00006FBA" w:rsidRPr="0015409D">
      <w:pPr>
        <w:jc w:val="both"/>
      </w:pPr>
      <w:r w:rsidRPr="0015409D">
        <w:t>UPUTA O PRAVNOM LIJEKU:</w:t>
      </w:r>
    </w:p>
    <w:p w:rsidRDefault="00006FBA" w:rsidP="00006FBA" w:rsidR="00006FBA">
      <w:pPr>
        <w:jc w:val="both"/>
      </w:pPr>
      <w:r w:rsidRPr="007D48C6">
        <w:t>Protiv ovog zaključka nije dopuštena žalba (čl.11. t.9. SZ-a)</w:t>
      </w:r>
      <w:r w:rsidR="0015409D">
        <w:t>.</w:t>
      </w:r>
    </w:p>
    <w:p w:rsidRDefault="0015409D" w:rsidP="00006FBA" w:rsidR="0015409D" w:rsidRPr="007D48C6">
      <w:pPr>
        <w:jc w:val="both"/>
      </w:pPr>
    </w:p>
    <w:p w:rsidRDefault="00E21BFB" w:rsidR="00E21BFB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21BFB" w:rsidR="00E21BFB" w:rsidRPr="000504A6">
      <w:r>
        <w:tab/>
        <w:t xml:space="preserve">      </w:t>
      </w:r>
      <w:r w:rsidRPr="000E6531">
        <w:t>Ivana Stampf</w:t>
      </w:r>
    </w:p>
    <w:p w:rsidRDefault="00AB12F1" w:rsidP="00E21BFB" w:rsidR="00AB12F1" w:rsidRPr="007D48C6">
      <w:pPr>
        <w:jc w:val="both"/>
      </w:pPr>
    </w:p>
    <w:sectPr w:rsidSect="0015409D" w:rsidR="00AB12F1" w:rsidRPr="007D48C6">
      <w:headerReference w:type="even" r:id="rId10"/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93F" w:rsidR="009E293F">
      <w:r>
        <w:separator/>
      </w:r>
    </w:p>
  </w:endnote>
  <w:endnote w:id="0" w:type="continuationSeparator">
    <w:p w:rsidRDefault="009E293F" w:rsidR="009E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93F" w:rsidR="009E293F">
      <w:r>
        <w:separator/>
      </w:r>
    </w:p>
  </w:footnote>
  <w:footnote w:id="0" w:type="continuationSeparator">
    <w:p w:rsidRDefault="009E293F" w:rsidR="009E2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E3" w:rsidP="00593F0B" w:rsidR="00563A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3AE3" w:rsidR="00563A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AE3" w:rsidP="00593F0B" w:rsidR="00563A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0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3AE3" w:rsidP="00834131" w:rsidR="00563AE3">
    <w:pPr>
      <w:pStyle w:val="Zaglavlje"/>
      <w:jc w:val="right"/>
    </w:pPr>
    <w:r>
      <w:t>St-616/12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1BB5E73"/>
    <w:multiLevelType w:val="hybridMultilevel"/>
    <w:tmpl w:val="5A2A81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1EE"/>
    <w:rsid w:val="000A6B2D"/>
    <w:rsid w:val="000B2D16"/>
    <w:rsid w:val="000E6CCA"/>
    <w:rsid w:val="001155B1"/>
    <w:rsid w:val="00130895"/>
    <w:rsid w:val="00146F22"/>
    <w:rsid w:val="0015409D"/>
    <w:rsid w:val="001812FE"/>
    <w:rsid w:val="001C3D63"/>
    <w:rsid w:val="001D1085"/>
    <w:rsid w:val="001D5A65"/>
    <w:rsid w:val="001F7945"/>
    <w:rsid w:val="00210F91"/>
    <w:rsid w:val="00216E53"/>
    <w:rsid w:val="00224EA5"/>
    <w:rsid w:val="00234698"/>
    <w:rsid w:val="002469E0"/>
    <w:rsid w:val="0027305B"/>
    <w:rsid w:val="00294E83"/>
    <w:rsid w:val="002C0160"/>
    <w:rsid w:val="002C5BBF"/>
    <w:rsid w:val="002F7FF2"/>
    <w:rsid w:val="003038D9"/>
    <w:rsid w:val="00307762"/>
    <w:rsid w:val="003340D2"/>
    <w:rsid w:val="00337DEA"/>
    <w:rsid w:val="00342211"/>
    <w:rsid w:val="003622D7"/>
    <w:rsid w:val="00385D9F"/>
    <w:rsid w:val="003B08F1"/>
    <w:rsid w:val="003B0A4B"/>
    <w:rsid w:val="003D03C7"/>
    <w:rsid w:val="003D6C42"/>
    <w:rsid w:val="0042266C"/>
    <w:rsid w:val="00425A95"/>
    <w:rsid w:val="00450B63"/>
    <w:rsid w:val="00496460"/>
    <w:rsid w:val="004A1C1E"/>
    <w:rsid w:val="004A3A68"/>
    <w:rsid w:val="004E5D6E"/>
    <w:rsid w:val="00513B81"/>
    <w:rsid w:val="005325FD"/>
    <w:rsid w:val="005343CC"/>
    <w:rsid w:val="00537215"/>
    <w:rsid w:val="005419DD"/>
    <w:rsid w:val="00554FEF"/>
    <w:rsid w:val="00563AE3"/>
    <w:rsid w:val="00593F0B"/>
    <w:rsid w:val="00594D29"/>
    <w:rsid w:val="005C7751"/>
    <w:rsid w:val="005F0903"/>
    <w:rsid w:val="00640990"/>
    <w:rsid w:val="006565E7"/>
    <w:rsid w:val="00666815"/>
    <w:rsid w:val="006777A8"/>
    <w:rsid w:val="00681691"/>
    <w:rsid w:val="00696452"/>
    <w:rsid w:val="006C60B0"/>
    <w:rsid w:val="006E6A30"/>
    <w:rsid w:val="006F297C"/>
    <w:rsid w:val="00700573"/>
    <w:rsid w:val="007065E1"/>
    <w:rsid w:val="007069EE"/>
    <w:rsid w:val="00726CCD"/>
    <w:rsid w:val="00733E29"/>
    <w:rsid w:val="007557EF"/>
    <w:rsid w:val="00787107"/>
    <w:rsid w:val="007A18B6"/>
    <w:rsid w:val="007D48C6"/>
    <w:rsid w:val="007D7E37"/>
    <w:rsid w:val="007E1690"/>
    <w:rsid w:val="007E7F99"/>
    <w:rsid w:val="007F7D82"/>
    <w:rsid w:val="00834131"/>
    <w:rsid w:val="00843839"/>
    <w:rsid w:val="0085188E"/>
    <w:rsid w:val="008607CC"/>
    <w:rsid w:val="00863481"/>
    <w:rsid w:val="008A5CB2"/>
    <w:rsid w:val="008C4B20"/>
    <w:rsid w:val="008C577F"/>
    <w:rsid w:val="008D1B6C"/>
    <w:rsid w:val="008E185F"/>
    <w:rsid w:val="008E1F58"/>
    <w:rsid w:val="008E2F36"/>
    <w:rsid w:val="00904431"/>
    <w:rsid w:val="0091459B"/>
    <w:rsid w:val="00937084"/>
    <w:rsid w:val="009405B5"/>
    <w:rsid w:val="009526B9"/>
    <w:rsid w:val="00975C2D"/>
    <w:rsid w:val="0097615D"/>
    <w:rsid w:val="00991035"/>
    <w:rsid w:val="009E0BD7"/>
    <w:rsid w:val="009E293F"/>
    <w:rsid w:val="009E3C8A"/>
    <w:rsid w:val="009E687B"/>
    <w:rsid w:val="009F35AC"/>
    <w:rsid w:val="009F6855"/>
    <w:rsid w:val="00A0102B"/>
    <w:rsid w:val="00A27AE7"/>
    <w:rsid w:val="00A62738"/>
    <w:rsid w:val="00A8002E"/>
    <w:rsid w:val="00A91AF5"/>
    <w:rsid w:val="00A9212E"/>
    <w:rsid w:val="00AB12F1"/>
    <w:rsid w:val="00AD0C48"/>
    <w:rsid w:val="00AE29A4"/>
    <w:rsid w:val="00B07FA3"/>
    <w:rsid w:val="00B55F2F"/>
    <w:rsid w:val="00B708F4"/>
    <w:rsid w:val="00B958EB"/>
    <w:rsid w:val="00BB74CE"/>
    <w:rsid w:val="00BC4B61"/>
    <w:rsid w:val="00BC4C40"/>
    <w:rsid w:val="00BD60F6"/>
    <w:rsid w:val="00BE35A5"/>
    <w:rsid w:val="00C134FD"/>
    <w:rsid w:val="00C2545F"/>
    <w:rsid w:val="00C27AE7"/>
    <w:rsid w:val="00C3671D"/>
    <w:rsid w:val="00CA4490"/>
    <w:rsid w:val="00CD1078"/>
    <w:rsid w:val="00CD5C9D"/>
    <w:rsid w:val="00D04CCA"/>
    <w:rsid w:val="00D100E9"/>
    <w:rsid w:val="00D32739"/>
    <w:rsid w:val="00D60658"/>
    <w:rsid w:val="00DA1412"/>
    <w:rsid w:val="00DA7F3E"/>
    <w:rsid w:val="00DC41E6"/>
    <w:rsid w:val="00DD159D"/>
    <w:rsid w:val="00DE3EFA"/>
    <w:rsid w:val="00DF347B"/>
    <w:rsid w:val="00E10E4F"/>
    <w:rsid w:val="00E15B82"/>
    <w:rsid w:val="00E21BFB"/>
    <w:rsid w:val="00E438EE"/>
    <w:rsid w:val="00E8300E"/>
    <w:rsid w:val="00E91836"/>
    <w:rsid w:val="00E95E1C"/>
    <w:rsid w:val="00E96088"/>
    <w:rsid w:val="00EB37C3"/>
    <w:rsid w:val="00EB67C3"/>
    <w:rsid w:val="00EC3F25"/>
    <w:rsid w:val="00ED263D"/>
    <w:rsid w:val="00EE3F01"/>
    <w:rsid w:val="00F31FAE"/>
    <w:rsid w:val="00F4737A"/>
    <w:rsid w:val="00F54695"/>
    <w:rsid w:val="00F63508"/>
    <w:rsid w:val="00F73DA3"/>
    <w:rsid w:val="00F76858"/>
    <w:rsid w:val="00F94D84"/>
    <w:rsid w:val="00F97222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1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1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99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stečajnom upravitelju</izvorni_sadrzaj>
    <derivirana_varijabla naziv="DomainObject.Primjedba_1">nalog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2007.</izvorni_sadrzaj>
    <derivirana_varijabla naziv="DomainObject.Predmet.DatumOsnivanja_1">20. ožujka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izvorni_sadrzaj>
    <derivirana_varijabla naziv="DomainObject.Predmet.Opis_1">MIGRIRANO IZ IN2 IN2 napomene: 2006-11-15 PREDMET podnesak (JUB d.o.o.) od 14.11.2006. IN2 napomene: 2007-03-15 PREDMET podnesak (SPIRIT d.o.o.) od 14.03.2007. IN2 napomene: 2007-03-28 PREDMET povrat pismena 27.03.07. Darko Štener) IN2 napomene: 2007-03-29 PREDMET 0gl.ploča 29.03.07. IN2 napomene: 2007-03-30 PREDMET povrat pismena 29.03.07. Migra d.o.o. IN2 napomene: 2007-04-13 PREDMET podnesak (Silvio Brichta) od 12.04.2007. IN2 napomene: 2007-04-13 PREDMET podnesak (Slavica Turkalj-prijava tražbine) od 12.04.2007. IN2 napomene: 2007-04-16 PREDMET podnesak (Nikola Trgovec-prijava tražbine) od 13.04.2007. IN2 napomene: 2007-04-16 PREDMET podnesak (Vladimir Strmić) od 13.04.07. IN2 napomene: 2007-04-17 PREDMET podnesak (Tomislav Pucketić) od 16.04.2007. IN2 napomene: 2007-04-17 PREDMET podnesak (Marija Žišković-prijava tražbine) od 16.04.2007. IN2 napomene: 2007-04-17 PREDMET podnesak (Davor Hanžek) od 16.04.2007. IN2 napomene: 2007-04-17 PREDMET podnesak (Spirit d.o.o.) od 16.04.2007. IN2 napomene: 2007-04-19 PREDMET podnesak (ŽDO-prijava tražbine) od 18.04.07. IN2 napomene: 2007-04-23 PREDMET podnesak (ŽDO) od 20.04.07. IN2 napomene: 2007-04-23 PREDMET podnesak (Marijana Radić-prijava tražbine) od 20.04.07. IN2 napomene: 2007-05-02 PREDMET prija potraživanja Arhimar od 27.04.07. IN2 napomene: 2007-05-02 PREDMET rj. OS Zadar od 30.04.07. IN2 napomene: 2007-05-09 PREDMET podnesak (Euroagram tis d.o.o.) od 08.05.2007 IN2 napomene: 2007-05-10 PREDMET podnesak (dokaz o uplati pristojbe) od 09.05.07. IN2 napomene: 2007-05-16 PREDMET podnesak (SPIRIT d.o.o. Matalj) od 15.05.07. IN2 napomene: 2007-05-21 PREDMET podnesak (Stanley tools s.r.l.) od 21.05.07. IN2 napomene: 2007-05-30 PREDMET podnesak (HT) od 29.05.2007 IN2 napomene: 2007-06-01 PREDMET podnesak (Hypo leasing Kroatien d.o.o.) od 31.05.07. IN2 napomene: 2007-06-15 PREDMET podnesak (ŽDO) od 14.06.2007. IN2 napomene: 2007-06-19 PREDMET podnesak (Color trade d.o.o. Rijeka-prijava tražbine) od 18.06.07. IN2 napomene: 2007-09-07 PREDMET podn. TS Zadar P-192/07 od 06.9.07. IN2 napomene: 2007-10-31 PREDMET podnesak (Ivica Ćutuk) od 30.10.2007. IN2 napomene: 2007-12-18 PREDMET oglasna ploča od 18.12.07. IN2 napomene: 2008-02-11 PREDMET podnesak (Facultas d.o.o.) od 08.02.2008. IN2 napomene: 2007-02-26 PREDMET ogl.ploča od 15.02.2008. IN2 napomene: 2008-05-08 PREDMET podnesak (TS Karlovac-dopis od 05.05.2008.) od 07.05.2008. IN2 napomene: 2008-05-12 PREDMET Ogl. od 22.04.2008. IN2 napomene: 2008-05-27 PREDMET podn. Alen Orlovčić od 26.5.08. IN2 napomene: 2008-06-13 PREDMET podnesak (Slavica Turkalj) od 12.06.2008. IN2 napomene: 2009-11-19 PREDMET podnesak (ODO) od 18.11.2009. IN2 napomene: 2010-01-15 PREDMET Podnesak od ODO u ZG od 15.01.2010. IN2 napomene: 2011-02-18 PREDMET 5Su-1/2011-107 Povijest stečajnih upravitelja: 27.02.2007.-20.03.2007. DAVOR PETERA; 20.03.2007.- DAVOR PETERA;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St-242/2006</izvorni_sadrzaj>
    <derivirana_varijabla naziv="DomainObject.Predmet.OznakaBroj_1">St-242/2006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MIGRA d.o.o.</izvorni_sadrzaj>
    <derivirana_varijabla naziv="DomainObject.Predmet.ProtustrankaFormated_1">  MIGRA d.o.o.</derivirana_varijabla>
  </DomainObject.Predmet.ProtustrankaFormated>
  <DomainObject.Predmet.ProtustrankaFormatedOIB>
    <izvorni_sadrzaj>  MIGRA d.o.o., OIB 54122040092</izvorni_sadrzaj>
    <derivirana_varijabla naziv="DomainObject.Predmet.ProtustrankaFormatedOIB_1">  MIGRA d.o.o., OIB 54122040092</derivirana_varijabla>
  </DomainObject.Predmet.ProtustrankaFormatedOIB>
  <DomainObject.Predmet.ProtustrankaFormatedWithAdress>
    <izvorni_sadrzaj> MIGRA d.o.o., Tomićeva 3, 10000 Zagreb</izvorni_sadrzaj>
    <derivirana_varijabla naziv="DomainObject.Predmet.ProtustrankaFormatedWithAdress_1"> MIGRA d.o.o., Tomićeva 3, 10000 Zagreb</derivirana_varijabla>
  </DomainObject.Predmet.ProtustrankaFormatedWithAdress>
  <DomainObject.Predmet.ProtustrankaFormatedWithAdressOIB>
    <izvorni_sadrzaj> MIGRA d.o.o., OIB 54122040092, Tomićeva 3, 10000 Zagreb</izvorni_sadrzaj>
    <derivirana_varijabla naziv="DomainObject.Predmet.ProtustrankaFormatedWithAdressOIB_1"> MIGRA d.o.o., OIB 54122040092, Tomićeva 3, 10000 Zagreb</derivirana_varijabla>
  </DomainObject.Predmet.ProtustrankaFormatedWithAdressOIB>
  <DomainObject.Predmet.ProtustrankaWithAdress>
    <izvorni_sadrzaj>MIGRA d.o.o. Tomićeva 3, 10000 Zagreb</izvorni_sadrzaj>
    <derivirana_varijabla naziv="DomainObject.Predmet.ProtustrankaWithAdress_1">MIGRA d.o.o. Tomićeva 3, 10000 Zagreb</derivirana_varijabla>
  </DomainObject.Predmet.ProtustrankaWithAdress>
  <DomainObject.Predmet.ProtustrankaWithAdressOIB>
    <izvorni_sadrzaj>MIGRA d.o.o., OIB 54122040092, Tomićeva 3, 10000 Zagreb</izvorni_sadrzaj>
    <derivirana_varijabla naziv="DomainObject.Predmet.ProtustrankaWithAdressOIB_1">MIGRA d.o.o., OIB 54122040092, Tomićeva 3, 10000 Zagreb</derivirana_varijabla>
  </DomainObject.Predmet.ProtustrankaWithAdressOIB>
  <DomainObject.Predmet.ProtustrankaNazivFormated>
    <izvorni_sadrzaj>MIGRA d.o.o.</izvorni_sadrzaj>
    <derivirana_varijabla naziv="DomainObject.Predmet.ProtustrankaNazivFormated_1">MIGRA d.o.o.</derivirana_varijabla>
  </DomainObject.Predmet.ProtustrankaNazivFormated>
  <DomainObject.Predmet.ProtustrankaNazivFormatedOIB>
    <izvorni_sadrzaj>MIGRA d.o.o., OIB 54122040092</izvorni_sadrzaj>
    <derivirana_varijabla naziv="DomainObject.Predmet.ProtustrankaNazivFormatedOIB_1">MIGRA d.o.o., OIB 54122040092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JUB, trgovina i promet, društvo s ograničenom odgovornošću</izvorni_sadrzaj>
    <derivirana_varijabla naziv="DomainObject.Predmet.StrankaFormated_1">  JUB, trgovina i promet, društvo s ograničenom odgovornošću</derivirana_varijabla>
  </DomainObject.Predmet.StrankaFormated>
  <DomainObject.Predmet.StrankaFormatedOIB>
    <izvorni_sadrzaj>  JUB, trgovina i promet, društvo s ograničenom odgovornošću, OIB 05407197431</izvorni_sadrzaj>
    <derivirana_varijabla naziv="DomainObject.Predmet.StrankaFormatedOIB_1">  JUB, trgovina i promet, društvo s ograničenom odgovornošću, OIB 05407197431</derivirana_varijabla>
  </DomainObject.Predmet.StrankaFormatedOIB>
  <DomainObject.Predmet.StrankaFormatedWithAdress>
    <izvorni_sadrzaj> JUB, trgovina i promet, društvo s ograničenom odgovornošću, Ulica grada Vukovara 269/C, 10000 Zagreb</izvorni_sadrzaj>
    <derivirana_varijabla naziv="DomainObject.Predmet.StrankaFormatedWithAdress_1"> JUB, trgovina i promet, društvo s ograničenom odgovornošću, Ulica grada Vukovara 269/C, 10000 Zagreb</derivirana_varijabla>
  </DomainObject.Predmet.StrankaFormatedWithAdress>
  <DomainObject.Predmet.StrankaFormatedWithAdressOIB>
    <izvorni_sadrzaj> JUB, trgovina i promet, društvo s ograničenom odgovornošću, OIB 05407197431, Ulica grada Vukovara 269/C, 10000 Zagreb</izvorni_sadrzaj>
    <derivirana_varijabla naziv="DomainObject.Predmet.StrankaFormatedWithAdressOIB_1"> JUB, trgovina i promet, društvo s ograničenom odgovornošću, OIB 05407197431, Ulica grada Vukovara 269/C, 10000 Zagreb</derivirana_varijabla>
  </DomainObject.Predmet.StrankaFormatedWithAdressOIB>
  <DomainObject.Predmet.StrankaWithAdress>
    <izvorni_sadrzaj>JUB, trgovina i promet, društvo s ograničenom odgovornošću Ulica grada Vukovara 269/C,10000 Zagreb</izvorni_sadrzaj>
    <derivirana_varijabla naziv="DomainObject.Predmet.StrankaWithAdress_1">JUB, trgovina i promet, društvo s ograničenom odgovornošću Ulica grada Vukovara 269/C,10000 Zagreb</derivirana_varijabla>
  </DomainObject.Predmet.StrankaWithAdress>
  <DomainObject.Predmet.StrankaWithAdressOIB>
    <izvorni_sadrzaj>JUB, trgovina i promet, društvo s ograničenom odgovornošću, OIB 05407197431, Ulica grada Vukovara 269/C,10000 Zagreb</izvorni_sadrzaj>
    <derivirana_varijabla naziv="DomainObject.Predmet.StrankaWithAdressOIB_1">JUB, trgovina i promet, društvo s ograničenom odgovornošću, OIB 05407197431, Ulica grada Vukovara 269/C,10000 Zagreb</derivirana_varijabla>
  </DomainObject.Predmet.StrankaWithAdressOIB>
  <DomainObject.Predmet.StrankaNazivFormated>
    <izvorni_sadrzaj>JUB, trgovina i promet, društvo s ograničenom odgovornošću</izvorni_sadrzaj>
    <derivirana_varijabla naziv="DomainObject.Predmet.StrankaNazivFormated_1">JUB, trgovina i promet, društvo s ograničenom odgovornošću</derivirana_varijabla>
  </DomainObject.Predmet.StrankaNazivFormated>
  <DomainObject.Predmet.StrankaNazivFormatedOIB>
    <izvorni_sadrzaj>JUB, trgovina i promet, društvo s ograničenom odgovornošću, OIB 05407197431</izvorni_sadrzaj>
    <derivirana_varijabla naziv="DomainObject.Predmet.StrankaNazivFormatedOIB_1">JUB, trgovina i promet, društvo s ograničenom odgovornošću, OIB 05407197431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JUB, trgovina i promet, društvo s ograničenom odgovornošću</item>
    </izvorni_sadrzaj>
    <derivirana_varijabla naziv="DomainObject.Predmet.StrankaListFormated_1">
      <item>JUB, trgovina i promet, društvo s ograničenom odgovornošću</item>
    </derivirana_varijabla>
  </DomainObject.Predmet.StrankaListFormated>
  <DomainObject.Predmet.StrankaListFormatedOIB>
    <izvorni_sadrzaj>
      <item>JUB, trgovina i promet, društvo s ograničenom odgovornošću, OIB 05407197431</item>
    </izvorni_sadrzaj>
    <derivirana_varijabla naziv="DomainObject.Predmet.StrankaListFormatedOIB_1">
      <item>JUB, trgovina i promet, društvo s ograničenom odgovornošću, OIB 05407197431</item>
    </derivirana_varijabla>
  </DomainObject.Predmet.StrankaListFormatedOIB>
  <DomainObject.Predmet.StrankaListFormatedWithAdress>
    <izvorni_sadrzaj>
      <item>JUB, trgovina i promet, društvo s ograničenom odgovornošću, Ulica grada Vukovara 269/C, 10000 Zagreb</item>
    </izvorni_sadrzaj>
    <derivirana_varijabla naziv="DomainObject.Predmet.StrankaListFormatedWithAdress_1">
      <item>JUB, trgovina i promet, društvo s ograničenom odgovornošću, Ulica grada Vukovara 269/C, 10000 Zagreb</item>
    </derivirana_varijabla>
  </DomainObject.Predmet.StrankaListFormatedWithAdress>
  <DomainObject.Predmet.StrankaListFormatedWithAdressOIB>
    <izvorni_sadrzaj>
      <item>JUB, trgovina i promet, društvo s ograničenom odgovornošću, OIB 05407197431, Ulica grada Vukovara 269/C, 10000 Zagreb</item>
    </izvorni_sadrzaj>
    <derivirana_varijabla naziv="DomainObject.Predmet.StrankaListFormatedWithAdressOIB_1">
      <item>JUB, trgovina i promet, društvo s ograničenom odgovornošću, OIB 05407197431, Ulica grada Vukovara 269/C, 10000 Zagreb</item>
    </derivirana_varijabla>
  </DomainObject.Predmet.StrankaListFormatedWithAdressOIB>
  <DomainObject.Predmet.StrankaListNazivFormated>
    <izvorni_sadrzaj>
      <item>JUB, trgovina i promet, društvo s ograničenom odgovornošću</item>
    </izvorni_sadrzaj>
    <derivirana_varijabla naziv="DomainObject.Predmet.StrankaListNazivFormated_1">
      <item>JUB, trgovina i promet, društvo s ograničenom odgovornošću</item>
    </derivirana_varijabla>
  </DomainObject.Predmet.StrankaListNazivFormated>
  <DomainObject.Predmet.StrankaListNazivFormatedOIB>
    <izvorni_sadrzaj>
      <item>JUB, trgovina i promet, društvo s ograničenom odgovornošću, OIB 05407197431</item>
    </izvorni_sadrzaj>
    <derivirana_varijabla naziv="DomainObject.Predmet.StrankaListNazivFormatedOIB_1">
      <item>JUB, trgovina i promet, društvo s ograničenom odgovornošću, OIB 05407197431</item>
    </derivirana_varijabla>
  </DomainObject.Predmet.StrankaListNazivFormatedOIB>
  <DomainObject.Predmet.ProtuStrankaListFormated>
    <izvorni_sadrzaj>
      <item>MIGRA d.o.o.</item>
    </izvorni_sadrzaj>
    <derivirana_varijabla naziv="DomainObject.Predmet.ProtuStrankaListFormated_1">
      <item>MIGRA d.o.o.</item>
    </derivirana_varijabla>
  </DomainObject.Predmet.ProtuStrankaListFormated>
  <DomainObject.Predmet.ProtuStrankaListFormatedOIB>
    <izvorni_sadrzaj>
      <item>MIGRA d.o.o., OIB 54122040092</item>
    </izvorni_sadrzaj>
    <derivirana_varijabla naziv="DomainObject.Predmet.ProtuStrankaListFormatedOIB_1">
      <item>MIGRA d.o.o., OIB 54122040092</item>
    </derivirana_varijabla>
  </DomainObject.Predmet.ProtuStrankaListFormatedOIB>
  <DomainObject.Predmet.ProtuStrankaListFormatedWithAdress>
    <izvorni_sadrzaj>
      <item>MIGRA d.o.o., Tomićeva 3, 10000 Zagreb</item>
    </izvorni_sadrzaj>
    <derivirana_varijabla naziv="DomainObject.Predmet.ProtuStrankaListFormatedWithAdress_1">
      <item>MIGRA d.o.o., Tomićeva 3, 10000 Zagreb</item>
    </derivirana_varijabla>
  </DomainObject.Predmet.ProtuStrankaListFormatedWithAdress>
  <DomainObject.Predmet.ProtuStrankaListFormatedWithAdressOIB>
    <izvorni_sadrzaj>
      <item>MIGRA d.o.o., OIB 54122040092, Tomićeva 3, 10000 Zagreb</item>
    </izvorni_sadrzaj>
    <derivirana_varijabla naziv="DomainObject.Predmet.ProtuStrankaListFormatedWithAdressOIB_1">
      <item>MIGRA d.o.o., OIB 54122040092, Tomićeva 3, 10000 Zagreb</item>
    </derivirana_varijabla>
  </DomainObject.Predmet.ProtuStrankaListFormatedWithAdressOIB>
  <DomainObject.Predmet.ProtuStrankaListNazivFormated>
    <izvorni_sadrzaj>
      <item>MIGRA d.o.o.</item>
    </izvorni_sadrzaj>
    <derivirana_varijabla naziv="DomainObject.Predmet.ProtuStrankaListNazivFormated_1">
      <item>MIGRA d.o.o.</item>
    </derivirana_varijabla>
  </DomainObject.Predmet.ProtuStrankaListNazivFormated>
  <DomainObject.Predmet.ProtuStrankaListNazivFormatedOIB>
    <izvorni_sadrzaj>
      <item>MIGRA d.o.o., OIB 54122040092</item>
    </izvorni_sadrzaj>
    <derivirana_varijabla naziv="DomainObject.Predmet.ProtuStrankaListNazivFormatedOIB_1">
      <item>MIGRA d.o.o., OIB 54122040092</item>
    </derivirana_varijabla>
  </DomainObject.Predmet.ProtuStrankaListNazivFormatedOIB>
  <DomainObject.Predmet.OstaliListFormated>
    <izvorni_sadrzaj>
      <item>Davor Petera</item>
    </izvorni_sadrzaj>
    <derivirana_varijabla naziv="DomainObject.Predmet.OstaliListFormated_1">
      <item>Davor Petera</item>
    </derivirana_varijabla>
  </DomainObject.Predmet.OstaliListFormated>
  <DomainObject.Predmet.OstaliListFormatedOIB>
    <izvorni_sadrzaj>
      <item>Davor Petera, OIB 90695323330</item>
    </izvorni_sadrzaj>
    <derivirana_varijabla naziv="DomainObject.Predmet.OstaliListFormatedOIB_1">
      <item>Davor Petera, OIB 90695323330</item>
    </derivirana_varijabla>
  </DomainObject.Predmet.OstaliListFormatedOIB>
  <DomainObject.Predmet.OstaliListFormatedWithAdress>
    <izvorni_sadrzaj>
      <item>Davor Petera, Srebrnjak 84, 10000 Zagreb</item>
    </izvorni_sadrzaj>
    <derivirana_varijabla naziv="DomainObject.Predmet.OstaliListFormatedWithAdress_1">
      <item>Davor Petera, Srebrnjak 84, 10000 Zagreb</item>
    </derivirana_varijabla>
  </DomainObject.Predmet.OstaliListFormatedWithAdress>
  <DomainObject.Predmet.OstaliListFormatedWithAdressOIB>
    <izvorni_sadrzaj>
      <item>Davor Petera, OIB 90695323330, Srebrnjak 84, 10000 Zagreb</item>
    </izvorni_sadrzaj>
    <derivirana_varijabla naziv="DomainObject.Predmet.OstaliListFormatedWithAdressOIB_1">
      <item>Davor Petera, OIB 90695323330, Srebrnjak 84, 10000 Zagreb</item>
    </derivirana_varijabla>
  </DomainObject.Predmet.OstaliListFormatedWithAdressOIB>
  <DomainObject.Predmet.OstaliListNazivFormated>
    <izvorni_sadrzaj>
      <item>Davor Petera</item>
    </izvorni_sadrzaj>
    <derivirana_varijabla naziv="DomainObject.Predmet.OstaliListNazivFormated_1">
      <item>Davor Petera</item>
    </derivirana_varijabla>
  </DomainObject.Predmet.OstaliListNazivFormated>
  <DomainObject.Predmet.OstaliListNazivFormatedOIB>
    <izvorni_sadrzaj>
      <item>Davor Petera, OIB 90695323330</item>
    </izvorni_sadrzaj>
    <derivirana_varijabla naziv="DomainObject.Predmet.OstaliListNazivFormatedOIB_1"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JUB, trgovina i promet, društvo s ograničenom odgovornošću</izvorni_sadrzaj>
    <derivirana_varijabla naziv="DomainObject.Predmet.StrankaIDrugi_1">JUB, trgovina i promet, društvo s ograničenom odgovornošću</derivirana_varijabla>
  </DomainObject.Predmet.StrankaIDrugi>
  <DomainObject.Predmet.ProtustrankaIDrugi>
    <izvorni_sadrzaj>MIGRA d.o.o.</izvorni_sadrzaj>
    <derivirana_varijabla naziv="DomainObject.Predmet.ProtustrankaIDrugi_1">MIGRA d.o.o.</derivirana_varijabla>
  </DomainObject.Predmet.ProtustrankaIDrugi>
  <DomainObject.Predmet.StrankaIDrugiAdressOIB>
    <izvorni_sadrzaj>JUB, trgovina i promet, društvo s ograničenom odgovornošću, OIB 05407197431, Ulica grada Vukovara 269/C, 10000 Zagreb</izvorni_sadrzaj>
    <derivirana_varijabla naziv="DomainObject.Predmet.StrankaIDrugiAdressOIB_1">JUB, trgovina i promet, društvo s ograničenom odgovornošću, OIB 05407197431, Ulica grada Vukovara 269/C, 10000 Zagreb</derivirana_varijabla>
  </DomainObject.Predmet.StrankaIDrugiAdressOIB>
  <DomainObject.Predmet.ProtustrankaIDrugiAdressOIB>
    <izvorni_sadrzaj>MIGRA d.o.o., OIB 54122040092, Tomićeva 3, 10000 Zagreb</izvorni_sadrzaj>
    <derivirana_varijabla naziv="DomainObject.Predmet.ProtustrankaIDrugiAdressOIB_1">MIGRA d.o.o., OIB 54122040092, Tomićeva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JUB, trgovina i promet, društvo s ograničenom odgovornošću</item>
      <item>MIGRA d.o.o.</item>
      <item>Davor Petera</item>
    </izvorni_sadrzaj>
    <derivirana_varijabla naziv="DomainObject.Predmet.SudioniciListNaziv_1">
      <item>JUB, trgovina i promet, društvo s ograničenom odgovornošću</item>
      <item>MIGRA d.o.o.</item>
      <item>Davor Petera</item>
    </derivirana_varijabla>
  </DomainObject.Predmet.SudioniciListNaziv>
  <DomainObject.Predmet.SudioniciListAdressOIB>
    <izvorni_sadrzaj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izvorni_sadrzaj>
    <derivirana_varijabla naziv="DomainObject.Predmet.SudioniciListAdressOIB_1">
      <item>JUB, trgovina i promet, društvo s ograničenom odgovornošću, OIB 05407197431, Ulica grada Vukovara 269/C,10000 Zagreb</item>
      <item>MIGRA d.o.o., OIB 54122040092, Tomićeva 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05407197431</item>
      <item>, OIB 54122040092</item>
      <item>, OIB 90695323330</item>
    </izvorni_sadrzaj>
    <derivirana_varijabla naziv="DomainObject.Predmet.SudioniciListNazivOIB_1">
      <item>, OIB 05407197431</item>
      <item>, OIB 54122040092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623</properties:Characters>
  <properties:Lines>28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2017-12-21T10:38:00Z</dcterms:created>
  <dc:creator>rkrsnik</dc:creator>
  <cp:lastModifiedBy>Ivana Stampf</cp:lastModifiedBy>
  <cp:lastPrinted>2013-10-21T09:51:00Z</cp:lastPrinted>
  <dcterms:modified xmlns:xsi="http://www.w3.org/2001/XMLSchema-instance" xsi:type="dcterms:W3CDTF">2017-12-21T11:40:00Z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