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e906" w14:paraId="a70e906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C168A4">
        <w:rPr>
          <w:rFonts w:hAnsi="Times New Roman" w:ascii="Times New Roman"/>
          <w:szCs w:val="24"/>
        </w:rPr>
        <w:t>K.Ć. KONTI 2013 d.o.o. za usluge, OIB 99546765260, Zagreb, II kanalski put II odvojak 15</w:t>
      </w:r>
      <w:r w:rsidR="00FE5E1F" w:rsidRPr="00C168A4">
        <w:rPr>
          <w:rFonts w:hAnsi="Times New Roman" w:ascii="Times New Roman"/>
          <w:szCs w:val="24"/>
          <w:lang w:val="hr-HR"/>
        </w:rPr>
        <w:t>,</w:t>
      </w:r>
      <w:r w:rsidR="00951D00" w:rsidRPr="00C168A4">
        <w:rPr>
          <w:rFonts w:hAnsi="Times New Roman" w:ascii="Times New Roman"/>
          <w:szCs w:val="24"/>
          <w:lang w:val="hr-HR"/>
        </w:rPr>
        <w:t xml:space="preserve"> dana</w:t>
      </w:r>
      <w:r w:rsidR="00F2310C" w:rsidRPr="00C168A4">
        <w:rPr>
          <w:rFonts w:hAnsi="Times New Roman" w:ascii="Times New Roman"/>
          <w:szCs w:val="24"/>
          <w:lang w:val="hr-HR"/>
        </w:rPr>
        <w:t xml:space="preserve"> </w:t>
      </w:r>
      <w:r w:rsidR="00C168A4" w:rsidRPr="00C168A4">
        <w:rPr>
          <w:rFonts w:hAnsi="Times New Roman" w:ascii="Times New Roman"/>
          <w:szCs w:val="24"/>
          <w:lang w:val="hr-HR"/>
        </w:rPr>
        <w:t>26</w:t>
      </w:r>
      <w:r w:rsidR="00995579" w:rsidRPr="00C168A4">
        <w:rPr>
          <w:rFonts w:hAnsi="Times New Roman" w:ascii="Times New Roman"/>
          <w:szCs w:val="24"/>
          <w:lang w:val="hr-HR"/>
        </w:rPr>
        <w:t xml:space="preserve">. </w:t>
      </w:r>
      <w:r w:rsidR="00C168A4" w:rsidRPr="00C168A4">
        <w:rPr>
          <w:rFonts w:hAnsi="Times New Roman" w:ascii="Times New Roman"/>
          <w:szCs w:val="24"/>
          <w:lang w:val="hr-HR"/>
        </w:rPr>
        <w:t>travnja</w:t>
      </w:r>
      <w:r w:rsidR="00995579" w:rsidRPr="00C168A4">
        <w:rPr>
          <w:rFonts w:hAnsi="Times New Roman" w:ascii="Times New Roman"/>
          <w:szCs w:val="24"/>
          <w:lang w:val="hr-HR"/>
        </w:rPr>
        <w:t xml:space="preserve"> 2017</w:t>
      </w:r>
      <w:r w:rsidR="009B6170" w:rsidRPr="00C168A4">
        <w:rPr>
          <w:rFonts w:hAnsi="Times New Roman" w:ascii="Times New Roman"/>
          <w:szCs w:val="24"/>
          <w:lang w:val="hr-HR"/>
        </w:rPr>
        <w:t>.</w:t>
      </w:r>
      <w:r w:rsidR="00951D00" w:rsidRPr="00C168A4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C168A4">
        <w:rPr>
          <w:rFonts w:hAnsi="Times New Roman" w:ascii="Times New Roman"/>
          <w:szCs w:val="24"/>
        </w:rPr>
        <w:t>K.Ć. KONTI 2013 d.o.o. za usluge, OIB 99546765260, Zagreb, II kanalski put II odvojak 15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C168A4" w:rsidRPr="00C168A4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C168A4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C168A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C168A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168A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168A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168A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168A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168A4">
        <w:rPr>
          <w:rFonts w:hAnsi="Times New Roman" w:ascii="Times New Roman"/>
          <w:szCs w:val="24"/>
          <w:lang w:val="hr-HR"/>
        </w:rPr>
        <w:t xml:space="preserve"> za pokriće </w:t>
      </w:r>
      <w:r w:rsidR="00203D64" w:rsidRPr="002D5DAA">
        <w:rPr>
          <w:rFonts w:hAnsi="Times New Roman" w:ascii="Times New Roman"/>
          <w:szCs w:val="24"/>
          <w:lang w:val="hr-HR"/>
        </w:rPr>
        <w:t>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C168A4" w:rsidRPr="00C168A4">
        <w:rPr>
          <w:rFonts w:hAnsi="Times New Roman" w:ascii="Times New Roman"/>
          <w:b/>
          <w:i/>
          <w:szCs w:val="24"/>
          <w:lang w:val="hr-HR"/>
        </w:rPr>
        <w:t>576116</w:t>
      </w:r>
      <w:r w:rsidR="00F80734" w:rsidRPr="00C168A4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D1200">
        <w:rPr>
          <w:rFonts w:hAnsi="Times New Roman" w:ascii="Times New Roman"/>
          <w:szCs w:val="24"/>
          <w:lang w:val="hr-HR"/>
        </w:rPr>
        <w:t>2</w:t>
      </w:r>
      <w:r w:rsidR="00C168A4">
        <w:rPr>
          <w:rFonts w:hAnsi="Times New Roman" w:ascii="Times New Roman"/>
          <w:szCs w:val="24"/>
          <w:lang w:val="hr-HR"/>
        </w:rPr>
        <w:t>6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C168A4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E9227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E9227F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E9227F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E9227F" w:rsidP="00324504" w:rsidR="00E9227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9227F" w:rsidP="00324504" w:rsidR="00E9227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9227F" w:rsidP="00FD786C" w:rsidR="00E9227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9227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C168A4">
      <w:rPr>
        <w:rFonts w:hAnsi="Times New Roman" w:ascii="Times New Roman"/>
        <w:szCs w:val="24"/>
        <w:lang w:val="hr-HR"/>
      </w:rPr>
      <w:t>5761/16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C168A4">
      <w:rPr>
        <w:rFonts w:hAnsi="Times New Roman" w:ascii="Times New Roman"/>
        <w:szCs w:val="24"/>
        <w:lang w:val="hr-HR"/>
      </w:rPr>
      <w:t>5761/16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A4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A1AB9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27F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2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2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2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2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2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2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2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2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2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2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5761</izvorni_sadrzaj>
    <derivirana_varijabla naziv="DomainObject.Predmet.Broj_1">5761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St-5761/2016</izvorni_sadrzaj>
    <derivirana_varijabla naziv="DomainObject.Predmet.OznakaBroj_1">St-5761/2016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K.Ć. KONTI 2013 društvo s ograničenom odgovornošću za usluge zastupanog po punomoćniku PAVAO MRKONJJIĆ</izvorni_sadrzaj>
    <derivirana_varijabla naziv="DomainObject.Predmet.ProtustrankaFormated_1">  K.Ć. KONTI 2013 društvo s ograničenom odgovornošću za usluge zastupanog po punomoćniku PAVAO MRKONJJIĆ</derivirana_varijabla>
  </DomainObject.Predmet.ProtustrankaFormated>
  <DomainObject.Predmet.ProtustrankaFormatedOIB>
    <izvorni_sadrzaj>  K.Ć. KONTI 2013 društvo s ograničenom odgovornošću za usluge, OIB 99546765260 zastupanog po punomoćniku PAVAO MRKONJJIĆ</izvorni_sadrzaj>
    <derivirana_varijabla naziv="DomainObject.Predmet.ProtustrankaFormatedOIB_1">  K.Ć. KONTI 2013 društvo s ograničenom odgovornošću za usluge, OIB 99546765260 zastupanog po punomoćniku PAVAO MRKONJJIĆ</derivirana_varijabla>
  </DomainObject.Predmet.ProtustrankaFormatedOIB>
  <DomainObject.Predmet.ProtustrankaFormatedWithAdress>
    <izvorni_sadrzaj> K.Ć. KONTI 2013 društvo s ograničenom odgovornošću za usluge, II kanalski put II odvojak 15, 10000 Zagreb zastupanog po punomoćniku PAVAO MRKONJJIĆ</izvorni_sadrzaj>
    <derivirana_varijabla naziv="DomainObject.Predmet.ProtustrankaFormatedWithAdress_1"> K.Ć. KONTI 2013 društvo s ograničenom odgovornošću za usluge, II kanalski put II odvojak 15, 10000 Zagreb zastupanog po punomoćniku PAVAO MRKONJJIĆ</derivirana_varijabla>
  </DomainObject.Predmet.ProtustrankaFormatedWithAdress>
  <DomainObject.Predmet.ProtustrankaFormatedWithAdressOIB>
    <izvorni_sadrzaj> K.Ć. KONTI 2013 društvo s ograničenom odgovornošću za usluge, OIB 99546765260, II kanalski put II odvojak 15, 10000 Zagreb zastupanog po punomoćniku PAVAO MRKONJJIĆ</izvorni_sadrzaj>
    <derivirana_varijabla naziv="DomainObject.Predmet.ProtustrankaFormatedWithAdressOIB_1"> K.Ć. KONTI 2013 društvo s ograničenom odgovornošću za usluge, OIB 99546765260, II kanalski put II odvojak 15, 10000 Zagreb zastupanog po punomoćniku PAVAO MRKONJJIĆ</derivirana_varijabla>
  </DomainObject.Predmet.ProtustrankaFormatedWithAdressOIB>
  <DomainObject.Predmet.ProtustrankaWithAdress>
    <izvorni_sadrzaj>K.Ć. KONTI 2013 društvo s ograničenom odgovornošću za usluge II kanalski put II odvojak 15, 10000 Zagreb</izvorni_sadrzaj>
    <derivirana_varijabla naziv="DomainObject.Predmet.ProtustrankaWithAdress_1">K.Ć. KONTI 2013 društvo s ograničenom odgovornošću za usluge II kanalski put II odvojak 15, 10000 Zagreb</derivirana_varijabla>
  </DomainObject.Predmet.ProtustrankaWithAdress>
  <DomainObject.Predmet.ProtustrankaWithAdressOIB>
    <izvorni_sadrzaj>K.Ć. KONTI 2013 društvo s ograničenom odgovornošću za usluge, OIB 99546765260, II kanalski put II odvojak 15, 10000 Zagreb</izvorni_sadrzaj>
    <derivirana_varijabla naziv="DomainObject.Predmet.ProtustrankaWithAdressOIB_1">K.Ć. KONTI 2013 društvo s ograničenom odgovornošću za usluge, OIB 99546765260, II kanalski put II odvojak 15, 10000 Zagreb</derivirana_varijabla>
  </DomainObject.Predmet.ProtustrankaWithAdressOIB>
  <DomainObject.Predmet.ProtustrankaNazivFormated>
    <izvorni_sadrzaj>K.Ć. KONTI 2013 društvo s ograničenom odgovornošću za usluge</izvorni_sadrzaj>
    <derivirana_varijabla naziv="DomainObject.Predmet.ProtustrankaNazivFormated_1">K.Ć. KONTI 2013 društvo s ograničenom odgovornošću za usluge</derivirana_varijabla>
  </DomainObject.Predmet.ProtustrankaNazivFormated>
  <DomainObject.Predmet.ProtustrankaNazivFormatedOIB>
    <izvorni_sadrzaj>K.Ć. KONTI 2013 društvo s ograničenom odgovornošću za usluge, OIB 99546765260</izvorni_sadrzaj>
    <derivirana_varijabla naziv="DomainObject.Predmet.ProtustrankaNazivFormatedOIB_1">K.Ć. KONTI 2013 društvo s ograničenom odgovornošću za usluge, OIB 99546765260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K.Ć. KONTI 2013 društvo s ograničenom odgovornošću za usluge zastupanog po punomoćniku PAVAO MRKONJJIĆ</item>
    </izvorni_sadrzaj>
    <derivirana_varijabla naziv="DomainObject.Predmet.ProtuStrankaListFormated_1">
      <item>K.Ć. KONTI 2013 društvo s ograničenom odgovornošću za usluge zastupanog po punomoćniku PAVAO MRKONJJIĆ</item>
    </derivirana_varijabla>
  </DomainObject.Predmet.ProtuStrankaListFormated>
  <DomainObject.Predmet.ProtuStrankaListFormatedOIB>
    <izvorni_sadrzaj>
      <item>K.Ć. KONTI 2013 društvo s ograničenom odgovornošću za usluge, OIB 99546765260 zastupanog po punomoćniku PAVAO MRKONJJIĆ</item>
    </izvorni_sadrzaj>
    <derivirana_varijabla naziv="DomainObject.Predmet.ProtuStrankaListFormatedOIB_1">
      <item>K.Ć. KONTI 2013 društvo s ograničenom odgovornošću za usluge, OIB 99546765260 zastupanog po punomoćniku PAVAO MRKONJJIĆ</item>
    </derivirana_varijabla>
  </DomainObject.Predmet.ProtuStrankaListFormatedOIB>
  <DomainObject.Predmet.ProtuStrankaListFormatedWithAdress>
    <izvorni_sadrzaj>
      <item>K.Ć. KONTI 2013 društvo s ograničenom odgovornošću za usluge, II kanalski put II odvojak 15, 10000 Zagreb zastupanog po punomoćniku PAVAO MRKONJJIĆ</item>
    </izvorni_sadrzaj>
    <derivirana_varijabla naziv="DomainObject.Predmet.ProtuStrankaListFormatedWithAdress_1">
      <item>K.Ć. KONTI 2013 društvo s ograničenom odgovornošću za usluge, II kanalski put II odvojak 15, 10000 Zagreb zastupanog po punomoćniku PAVAO MRKONJJIĆ</item>
    </derivirana_varijabla>
  </DomainObject.Predmet.ProtuStrankaListFormatedWithAdress>
  <DomainObject.Predmet.ProtuStrankaListFormatedWithAdressOIB>
    <izvorni_sadrzaj>
      <item>K.Ć. KONTI 2013 društvo s ograničenom odgovornošću za usluge, OIB 99546765260, II kanalski put II odvojak 15, 10000 Zagreb zastupanog po punomoćniku PAVAO MRKONJJIĆ</item>
    </izvorni_sadrzaj>
    <derivirana_varijabla naziv="DomainObject.Predmet.ProtuStrankaListFormatedWithAdressOIB_1">
      <item>K.Ć. KONTI 2013 društvo s ograničenom odgovornošću za usluge, OIB 99546765260, II kanalski put II odvojak 15, 10000 Zagreb zastupanog po punomoćniku PAVAO MRKONJJIĆ</item>
    </derivirana_varijabla>
  </DomainObject.Predmet.ProtuStrankaListFormatedWithAdressOIB>
  <DomainObject.Predmet.ProtuStrankaListNazivFormated>
    <izvorni_sadrzaj>
      <item>K.Ć. KONTI 2013 društvo s ograničenom odgovornošću za usluge</item>
    </izvorni_sadrzaj>
    <derivirana_varijabla naziv="DomainObject.Predmet.ProtuStrankaListNazivFormated_1">
      <item>K.Ć. KONTI 2013 društvo s ograničenom odgovornošću za usluge</item>
    </derivirana_varijabla>
  </DomainObject.Predmet.ProtuStrankaListNazivFormated>
  <DomainObject.Predmet.ProtuStrankaListNazivFormatedOIB>
    <izvorni_sadrzaj>
      <item>K.Ć. KONTI 2013 društvo s ograničenom odgovornošću za usluge, OIB 99546765260</item>
    </izvorni_sadrzaj>
    <derivirana_varijabla naziv="DomainObject.Predmet.ProtuStrankaListNazivFormatedOIB_1">
      <item>K.Ć. KONTI 2013 društvo s ograničenom odgovornošću za usluge, OIB 99546765260</item>
    </derivirana_varijabla>
  </DomainObject.Predmet.ProtuStrankaListNazivFormatedOIB>
  <DomainObject.Predmet.OstaliListFormated>
    <izvorni_sadrzaj>
      <item>Krunoslav Ćosić</item>
      <item>PAVAO MRKONJJIĆ punomoćnik sudionika u postupku K.Ć. KONTI 2013 društvo s ograničenom odgovornošću za usluge</item>
    </izvorni_sadrzaj>
    <derivirana_varijabla naziv="DomainObject.Predmet.OstaliListFormated_1">
      <item>Krunoslav Ćosić</item>
      <item>PAVAO MRKONJJIĆ punomoćnik sudionika u postupku K.Ć. KONTI 2013 društvo s ograničenom odgovornošću za usluge</item>
    </derivirana_varijabla>
  </DomainObject.Predmet.OstaliListFormated>
  <DomainObject.Predmet.OstaliListFormatedOIB>
    <izvorni_sadrzaj>
      <item>Krunoslav Ćosić, OIB 73422112047</item>
      <item>PAVAO MRKONJJIĆ punomoćnik sudionika u postupku K.Ć. KONTI 2013 društvo s ograničenom odgovornošću za usluge</item>
    </izvorni_sadrzaj>
    <derivirana_varijabla naziv="DomainObject.Predmet.OstaliListFormatedOIB_1">
      <item>Krunoslav Ćosić, OIB 73422112047</item>
      <item>PAVAO MRKONJJIĆ punomoćnik sudionika u postupku K.Ć. KONTI 2013 društvo s ograničenom odgovornošću za usluge</item>
    </derivirana_varijabla>
  </DomainObject.Predmet.OstaliListFormatedOIB>
  <DomainObject.Predmet.OstaliListFormatedWithAdress>
    <izvorni_sadrzaj>
      <item>Krunoslav Ćosić, II.kanalski Put II.odvojak 15, 10000 Zagreb</item>
      <item>PAVAO MRKONJJIĆ, Ante Topić Mimare 24, 10000 Zagreb punomoćnik sudionika u postupku K.Ć. KONTI 2013 društvo s ograničenom odgovornošću za usluge</item>
    </izvorni_sadrzaj>
    <derivirana_varijabla naziv="DomainObject.Predmet.OstaliListFormatedWithAdress_1">
      <item>Krunoslav Ćosić, II.kanalski Put II.odvojak 15, 10000 Zagreb</item>
      <item>PAVAO MRKONJJIĆ, Ante Topić Mimare 24, 10000 Zagreb punomoćnik sudionika u postupku K.Ć. KONTI 2013 društvo s ograničenom odgovornošću za usluge</item>
    </derivirana_varijabla>
  </DomainObject.Predmet.OstaliListFormatedWithAdress>
  <DomainObject.Predmet.OstaliListFormatedWithAdressOIB>
    <izvorni_sadrzaj>
      <item>Krunoslav Ćosić, OIB 73422112047, II.kanalski Put II.odvojak 15, 10000 Zagreb</item>
      <item>PAVAO MRKONJJIĆ, Ante Topić Mimare 24, 10000 Zagreb punomoćnik sudionika u postupku K.Ć. KONTI 2013 društvo s ograničenom odgovornošću za usluge</item>
    </izvorni_sadrzaj>
    <derivirana_varijabla naziv="DomainObject.Predmet.OstaliListFormatedWithAdressOIB_1">
      <item>Krunoslav Ćosić, OIB 73422112047, II.kanalski Put II.odvojak 15, 10000 Zagreb</item>
      <item>PAVAO MRKONJJIĆ, Ante Topić Mimare 24, 10000 Zagreb punomoćnik sudionika u postupku K.Ć. KONTI 2013 društvo s ograničenom odgovornošću za usluge</item>
    </derivirana_varijabla>
  </DomainObject.Predmet.OstaliListFormatedWithAdressOIB>
  <DomainObject.Predmet.OstaliListNazivFormated>
    <izvorni_sadrzaj>
      <item>Krunoslav Ćosić</item>
      <item>PAVAO MRKONJJIĆ</item>
    </izvorni_sadrzaj>
    <derivirana_varijabla naziv="DomainObject.Predmet.OstaliListNazivFormated_1">
      <item>Krunoslav Ćosić</item>
      <item>PAVAO MRKONJJIĆ</item>
    </derivirana_varijabla>
  </DomainObject.Predmet.OstaliListNazivFormated>
  <DomainObject.Predmet.OstaliListNazivFormatedOIB>
    <izvorni_sadrzaj>
      <item>Krunoslav Ćosić, OIB 73422112047</item>
      <item>PAVAO MRKONJJIĆ</item>
    </izvorni_sadrzaj>
    <derivirana_varijabla naziv="DomainObject.Predmet.OstaliListNazivFormatedOIB_1">
      <item>Krunoslav Ćosić, OIB 73422112047</item>
      <item>PAVAO MRKONJJIĆ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K.Ć. KONTI 2013 društvo s ograničenom odgovornošću za usluge</izvorni_sadrzaj>
    <derivirana_varijabla naziv="DomainObject.Predmet.ProtustrankaIDrugi_1">K.Ć. KONTI 2013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K.Ć. KONTI 2013 društvo s ograničenom odgovornošću za usluge, OIB 99546765260, II kanalski put II odvojak 15, 10000 Zagreb</izvorni_sadrzaj>
    <derivirana_varijabla naziv="DomainObject.Predmet.ProtustrankaIDrugiAdressOIB_1">K.Ć. KONTI 2013 društvo s ograničenom odgovornošću za usluge, OIB 99546765260, II kanalski put II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K.Ć. KONTI 2013 društvo s ograničenom odgovornošću za usluge</item>
      <item>Krunoslav Ćosić</item>
      <item>PAVAO MRKONJJIĆ</item>
    </izvorni_sadrzaj>
    <derivirana_varijabla naziv="DomainObject.Predmet.SudioniciListNaziv_1">
      <item>FINA Regionalni centar Zagreb</item>
      <item>K.Ć. KONTI 2013 društvo s ograničenom odgovornošću za usluge</item>
      <item>Krunoslav Ćosić</item>
      <item>PAVAO MRKONJJIĆ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K.Ć. KONTI 2013 društvo s ograničenom odgovornošću za usluge, OIB 99546765260, II kanalski put II odvojak 15,10000 Zagreb</item>
      <item>Krunoslav Ćosić, OIB 73422112047, II.kanalski Put II.odvojak 15,10000 Zagreb</item>
      <item>PAVAO MRKONJJIĆ, Ante Topić Mimare 24,10000 Zagreb</item>
    </izvorni_sadrzaj>
    <derivirana_varijabla naziv="DomainObject.Predmet.SudioniciListAdressOIB_1">
      <item>FINA Regionalni centar Zagreb, OIB 85821130368, Trg svibanjskih žrtava 1995. br. 1,10000 Zagreb</item>
      <item>K.Ć. KONTI 2013 društvo s ograničenom odgovornošću za usluge, OIB 99546765260, II kanalski put II odvojak 15,10000 Zagreb</item>
      <item>Krunoslav Ćosić, OIB 73422112047, II.kanalski Put II.odvojak 15,10000 Zagreb</item>
      <item>PAVAO MRKONJJIĆ,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99546765260</item>
      <item>, OIB 73422112047</item>
      <item>, OIB null</item>
    </izvorni_sadrzaj>
    <derivirana_varijabla naziv="DomainObject.Predmet.SudioniciListNazivOIB_1">
      <item>, OIB 85821130368</item>
      <item>, OIB 99546765260</item>
      <item>, OIB 73422112047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2873</properties:Characters>
  <properties:Lines>78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2017-04-26T12:47:00Z</dcterms:created>
  <dc:creator>rsticn</dc:creator>
  <cp:lastModifiedBy>Monika Grbac</cp:lastModifiedBy>
  <cp:lastPrinted>2017-01-24T09:27:00Z</cp:lastPrinted>
  <dcterms:modified xmlns:xsi="http://www.w3.org/2001/XMLSchema-instance" xsi:type="dcterms:W3CDTF">2017-04-26T12:50:00Z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