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5ca1" w14:paraId="7a55ca1" w:rsidRDefault="00AE649C" w:rsidP="00FA5B5E" w:rsidR="00AE649C" w:rsidRPr="00B76F3C">
      <w:pPr>
        <w:pStyle w:val="Naslov3"/>
        <w15:collapsed w:val="false"/>
      </w:pPr>
    </w:p>
    <w:p w:rsidRDefault="006A4EB0" w:rsidP="006A4EB0" w:rsidR="006A4EB0" w:rsidRPr="006A4EB0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A4EB0">
        <w:rPr>
          <w:rFonts w:cs="Times New Roman" w:eastAsia="Times New Roman"/>
          <w:lang w:eastAsia="hr-HR"/>
        </w:rPr>
        <w:t>Poslovni broj: 3 St-228/2016-9</w:t>
      </w:r>
    </w:p>
    <w:p w:rsidRDefault="006A4EB0" w:rsidP="006A4EB0" w:rsidR="006A4EB0" w:rsidRPr="006A4EB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A4EB0" w:rsidP="006A4EB0" w:rsidR="006A4EB0" w:rsidRPr="006A4EB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A4EB0" w:rsidP="006A4EB0" w:rsidR="006A4EB0" w:rsidRPr="006A4EB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A4EB0" w:rsidP="006A4EB0" w:rsidR="006A4EB0" w:rsidRPr="006A4EB0">
      <w:pPr>
        <w:spacing w:after="0"/>
        <w:ind w:firstLine="708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>REPUBLIKA HRVATSKA</w:t>
      </w:r>
    </w:p>
    <w:p w:rsidRDefault="006A4EB0" w:rsidP="006A4EB0" w:rsidR="006A4EB0" w:rsidRPr="006A4EB0">
      <w:pPr>
        <w:spacing w:after="0"/>
        <w:ind w:firstLine="708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>TRGOVAČKI SUD U ZADRU</w:t>
      </w:r>
    </w:p>
    <w:p w:rsidRDefault="006A4EB0" w:rsidP="006A4EB0" w:rsidR="006A4EB0" w:rsidRPr="006A4EB0">
      <w:pPr>
        <w:spacing w:after="0"/>
        <w:ind w:firstLine="708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>Zadar, Dr. Franje Tuđmana 35</w:t>
      </w:r>
    </w:p>
    <w:p w:rsidRDefault="006A4EB0" w:rsidP="006A4EB0" w:rsidR="006A4EB0" w:rsidRPr="006A4EB0">
      <w:pPr>
        <w:spacing w:after="0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ab/>
        <w:t>R E PU B L I K A   H R V A T S K A</w:t>
      </w:r>
      <w:r w:rsidRPr="006A4EB0">
        <w:rPr>
          <w:rFonts w:cs="Times New Roman" w:eastAsia="Times New Roman"/>
          <w:lang w:eastAsia="hr-HR"/>
        </w:rPr>
        <w:tab/>
      </w:r>
    </w:p>
    <w:p w:rsidRDefault="006A4EB0" w:rsidP="006A4EB0" w:rsidR="006A4EB0" w:rsidRPr="006A4E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jc w:val="center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 xml:space="preserve">Z A K LJ U Č A K </w:t>
      </w:r>
    </w:p>
    <w:p w:rsidRDefault="006A4EB0" w:rsidP="006A4EB0" w:rsidR="006A4EB0" w:rsidRPr="006A4E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jc w:val="both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ab/>
        <w:t xml:space="preserve">Trgovački sud u Zadru, OIB </w:t>
      </w:r>
      <w:r w:rsidRPr="006A4EB0">
        <w:rPr>
          <w:rFonts w:cs="Times New Roman" w:eastAsia="Times New Roman"/>
          <w:szCs w:val="20"/>
          <w:lang w:eastAsia="hr-HR"/>
        </w:rPr>
        <w:t xml:space="preserve">39670464653, </w:t>
      </w:r>
      <w:r w:rsidRPr="006A4EB0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provedbu skraćenoga stečajnoga postupka nad dužnikom SPORT AUTO d.o.o. sa sjedištem u Zadru, Dr. Franje Tuđmana 14,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A4EB0">
          <w:rPr>
            <w:rFonts w:cs="Times New Roman" w:eastAsia="Times New Roman"/>
            <w:lang w:eastAsia="hr-HR"/>
          </w:rPr>
          <w:t>11. st</w:t>
        </w:r>
      </w:smartTag>
      <w:r w:rsidRPr="006A4EB0">
        <w:rPr>
          <w:rFonts w:cs="Times New Roman" w:eastAsia="Times New Roman"/>
          <w:lang w:eastAsia="hr-HR"/>
        </w:rPr>
        <w:t xml:space="preserve">. 3. Stečajnog zakona (Narodne novine 71/15), 13. lipnja 2016. </w:t>
      </w:r>
    </w:p>
    <w:p w:rsidRDefault="006A4EB0" w:rsidP="006A4EB0" w:rsidR="006A4EB0" w:rsidRPr="006A4E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jc w:val="center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 xml:space="preserve">z a k </w:t>
      </w:r>
      <w:proofErr w:type="spellStart"/>
      <w:r w:rsidRPr="006A4EB0">
        <w:rPr>
          <w:rFonts w:cs="Times New Roman" w:eastAsia="Times New Roman"/>
          <w:lang w:eastAsia="hr-HR"/>
        </w:rPr>
        <w:t>lj</w:t>
      </w:r>
      <w:proofErr w:type="spellEnd"/>
      <w:r w:rsidRPr="006A4EB0">
        <w:rPr>
          <w:rFonts w:cs="Times New Roman" w:eastAsia="Times New Roman"/>
          <w:lang w:eastAsia="hr-HR"/>
        </w:rPr>
        <w:t xml:space="preserve"> u č i o  j e</w:t>
      </w:r>
    </w:p>
    <w:p w:rsidRDefault="006A4EB0" w:rsidP="006A4EB0" w:rsidR="006A4EB0" w:rsidRPr="006A4E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6A4EB0">
        <w:rPr>
          <w:rFonts w:cs="Times New Roman" w:eastAsia="Times New Roman"/>
          <w:lang w:eastAsia="hr-HR"/>
        </w:rPr>
        <w:t>otpravka</w:t>
      </w:r>
      <w:proofErr w:type="spellEnd"/>
      <w:r w:rsidRPr="006A4EB0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9.748,60 kn koje je u Očevidniku redoslijeda osnova za plaćanje evidentirano na dan 1. rujna 2015. </w:t>
      </w:r>
    </w:p>
    <w:p w:rsidRDefault="006A4EB0" w:rsidP="006A4EB0" w:rsidR="006A4EB0" w:rsidRPr="006A4E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jc w:val="center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 xml:space="preserve">U Zadru 13. lipnja 2016. </w:t>
      </w:r>
    </w:p>
    <w:p w:rsidRDefault="006A4EB0" w:rsidP="006A4EB0" w:rsidR="006A4EB0" w:rsidRPr="006A4E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6A4EB0" w:rsidP="006A4EB0" w:rsidR="006A4EB0" w:rsidRPr="006A4EB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>Tina Grgas</w:t>
      </w:r>
    </w:p>
    <w:p w:rsidRDefault="006A4EB0" w:rsidP="006A4EB0" w:rsidR="006A4EB0" w:rsidRPr="006A4EB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jc w:val="right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 xml:space="preserve"> </w:t>
      </w:r>
    </w:p>
    <w:p w:rsidRDefault="006A4EB0" w:rsidP="006A4EB0" w:rsidR="006A4EB0" w:rsidRPr="006A4E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jc w:val="both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>UPUTA O PRAVNOM LIJEKU</w:t>
      </w:r>
    </w:p>
    <w:p w:rsidRDefault="006A4EB0" w:rsidP="006A4EB0" w:rsidR="006A4EB0" w:rsidRPr="006A4EB0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>Protiv ovog zaključka nije dopuštena žalba.</w:t>
      </w:r>
    </w:p>
    <w:p w:rsidRDefault="006A4EB0" w:rsidP="006A4EB0" w:rsidR="006A4EB0" w:rsidRPr="006A4E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EB0" w:rsidP="006A4EB0" w:rsidR="006A4EB0" w:rsidRPr="006A4EB0">
      <w:pPr>
        <w:spacing w:after="0"/>
        <w:jc w:val="both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>DNA:</w:t>
      </w:r>
    </w:p>
    <w:p w:rsidRDefault="006A4EB0" w:rsidP="006A4EB0" w:rsidR="006A4EB0" w:rsidRPr="006A4EB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>FINA, Regionalni centar Split, Podružnica Zadar</w:t>
      </w:r>
    </w:p>
    <w:p w:rsidRDefault="006A4EB0" w:rsidP="006A4EB0" w:rsidR="006A4EB0" w:rsidRPr="006A4EB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A4EB0">
        <w:rPr>
          <w:rFonts w:cs="Times New Roman" w:eastAsia="Times New Roman"/>
          <w:lang w:eastAsia="hr-HR"/>
        </w:rPr>
        <w:t xml:space="preserve">e-Oglasna ploča suda </w:t>
      </w:r>
    </w:p>
    <w:p w:rsidRDefault="00EA1C6D" w:rsidP="006A4EB0" w:rsidR="00AE649C" w:rsidRPr="00B76F3C">
      <w:pPr>
        <w:pStyle w:val="SudNaziv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EB0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362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St-228/2016-6</izvorni_sadrzaj>
    <derivirana_varijabla naziv="DomainObject.Oznaka_1">St-228/2016-6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AUTO d.o.o. za trgovinu i usluge</izvorni_sadrzaj>
    <derivirana_varijabla naziv="DomainObject.Predmet.ProtustrankaFormated_1">  SPORT AUTO d.o.o. za trgovinu i usluge</derivirana_varijabla>
  </DomainObject.Predmet.ProtustrankaFormated>
  <DomainObject.Predmet.ProtustrankaFormatedOIB>
    <izvorni_sadrzaj>  SPORT AUTO d.o.o. za trgovinu i usluge, OIB 66013697038</izvorni_sadrzaj>
    <derivirana_varijabla naziv="DomainObject.Predmet.ProtustrankaFormatedOIB_1">  SPORT AUTO d.o.o. za trgovinu i usluge, OIB 66013697038</derivirana_varijabla>
  </DomainObject.Predmet.ProtustrankaFormatedOIB>
  <DomainObject.Predmet.ProtustrankaFormatedWithAdress>
    <izvorni_sadrzaj> SPORT AUTO d.o.o. za trgovinu i usluge, Dr.Franje Tuđmana 14, 23000 Zadar</izvorni_sadrzaj>
    <derivirana_varijabla naziv="DomainObject.Predmet.ProtustrankaFormatedWithAdress_1"> SPORT AUTO d.o.o. za trgovinu i usluge, Dr.Franje Tuđmana 14, 23000 Zadar</derivirana_varijabla>
  </DomainObject.Predmet.ProtustrankaFormatedWithAdress>
  <DomainObject.Predmet.ProtustrankaFormatedWithAdressOIB>
    <izvorni_sadrzaj> SPORT AUTO d.o.o. za trgovinu i usluge, OIB 66013697038, Dr.Franje Tuđmana 14, 23000 Zadar</izvorni_sadrzaj>
    <derivirana_varijabla naziv="DomainObject.Predmet.ProtustrankaFormatedWithAdressOIB_1"> SPORT AUTO d.o.o. za trgovinu i usluge, OIB 66013697038, Dr.Franje Tuđmana 14, 23000 Zadar</derivirana_varijabla>
  </DomainObject.Predmet.ProtustrankaFormatedWithAdressOIB>
  <DomainObject.Predmet.ProtustrankaWithAdress>
    <izvorni_sadrzaj>SPORT AUTO d.o.o. za trgovinu i usluge Dr.Franje Tuđmana 14, 23000 Zadar</izvorni_sadrzaj>
    <derivirana_varijabla naziv="DomainObject.Predmet.ProtustrankaWithAdress_1">SPORT AUTO d.o.o. za trgovinu i usluge Dr.Franje Tuđmana 14, 23000 Zadar</derivirana_varijabla>
  </DomainObject.Predmet.ProtustrankaWithAdress>
  <DomainObject.Predmet.ProtustrankaWithAdressOIB>
    <izvorni_sadrzaj>SPORT AUTO d.o.o. za trgovinu i usluge, OIB 66013697038, Dr.Franje Tuđmana 14, 23000 Zadar</izvorni_sadrzaj>
    <derivirana_varijabla naziv="DomainObject.Predmet.ProtustrankaWithAdressOIB_1">SPORT AUTO d.o.o. za trgovinu i usluge, OIB 66013697038, Dr.Franje Tuđmana 14, 23000 Zadar</derivirana_varijabla>
  </DomainObject.Predmet.ProtustrankaWithAdressOIB>
  <DomainObject.Predmet.ProtustrankaNazivFormated>
    <izvorni_sadrzaj>SPORT AUTO d.o.o. za trgovinu i usluge</izvorni_sadrzaj>
    <derivirana_varijabla naziv="DomainObject.Predmet.ProtustrankaNazivFormated_1">SPORT AUTO d.o.o. za trgovinu i usluge</derivirana_varijabla>
  </DomainObject.Predmet.ProtustrankaNazivFormated>
  <DomainObject.Predmet.ProtustrankaNazivFormatedOIB>
    <izvorni_sadrzaj>SPORT AUTO d.o.o. za trgovinu i usluge, OIB 66013697038</izvorni_sadrzaj>
    <derivirana_varijabla naziv="DomainObject.Predmet.ProtustrankaNazivFormatedOIB_1">SPORT AUTO d.o.o. za trgovinu i usluge, OIB 66013697038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9748.60</izvorni_sadrzaj>
    <derivirana_varijabla naziv="DomainObject.Predmet.TrenutnaVrijednost_1">9748.60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 AUTO d.o.o. za trgovinu i usluge</item>
    </izvorni_sadrzaj>
    <derivirana_varijabla naziv="DomainObject.Predmet.ProtuStrankaListFormated_1">
      <item>SPORT AUTO d.o.o. za trgovinu i usluge</item>
    </derivirana_varijabla>
  </DomainObject.Predmet.ProtuStrankaListFormated>
  <DomainObject.Predmet.ProtuStrankaListFormatedOIB>
    <izvorni_sadrzaj>
      <item>SPORT AUTO d.o.o. za trgovinu i usluge, OIB 66013697038</item>
    </izvorni_sadrzaj>
    <derivirana_varijabla naziv="DomainObject.Predmet.ProtuStrankaListFormatedOIB_1">
      <item>SPORT AUTO d.o.o. za trgovinu i usluge, OIB 66013697038</item>
    </derivirana_varijabla>
  </DomainObject.Predmet.ProtuStrankaListFormatedOIB>
  <DomainObject.Predmet.ProtuStrankaListFormatedWithAdress>
    <izvorni_sadrzaj>
      <item>SPORT AUTO d.o.o. za trgovinu i usluge, Dr.Franje Tuđmana 14, 23000 Zadar</item>
    </izvorni_sadrzaj>
    <derivirana_varijabla naziv="DomainObject.Predmet.ProtuStrankaListFormatedWithAdress_1">
      <item>SPORT AUTO d.o.o. za trgovinu i usluge, Dr.Franje Tuđmana 14, 23000 Zadar</item>
    </derivirana_varijabla>
  </DomainObject.Predmet.ProtuStrankaListFormatedWithAdress>
  <DomainObject.Predmet.ProtuStrankaListFormatedWithAdressOIB>
    <izvorni_sadrzaj>
      <item>SPORT AUTO d.o.o. za trgovinu i usluge, OIB 66013697038, Dr.Franje Tuđmana 14, 23000 Zadar</item>
    </izvorni_sadrzaj>
    <derivirana_varijabla naziv="DomainObject.Predmet.ProtuStrankaListFormatedWithAdressOIB_1">
      <item>SPORT AUTO d.o.o. za trgovinu i usluge, OIB 66013697038, Dr.Franje Tuđmana 14, 23000 Zadar</item>
    </derivirana_varijabla>
  </DomainObject.Predmet.ProtuStrankaListFormatedWithAdressOIB>
  <DomainObject.Predmet.ProtuStrankaListNazivFormated>
    <izvorni_sadrzaj>
      <item>SPORT AUTO d.o.o. za trgovinu i usluge</item>
    </izvorni_sadrzaj>
    <derivirana_varijabla naziv="DomainObject.Predmet.ProtuStrankaListNazivFormated_1">
      <item>SPORT AUTO d.o.o. za trgovinu i usluge</item>
    </derivirana_varijabla>
  </DomainObject.Predmet.ProtuStrankaListNazivFormated>
  <DomainObject.Predmet.ProtuStrankaListNazivFormatedOIB>
    <izvorni_sadrzaj>
      <item>SPORT AUTO d.o.o. za trgovinu i usluge, OIB 66013697038</item>
    </izvorni_sadrzaj>
    <derivirana_varijabla naziv="DomainObject.Predmet.ProtuStrankaListNazivFormatedOIB_1">
      <item>SPORT AUTO d.o.o. za trgovinu i usluge, OIB 66013697038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St-228/2016-6</izvorni_sadrzaj>
    <derivirana_varijabla naziv="DomainObject.PoslovniBrojDokumenta_1">St-228/2016-6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 AUTO d.o.o. za trgovinu i usluge</izvorni_sadrzaj>
    <derivirana_varijabla naziv="DomainObject.Predmet.ProtustrankaIDrugi_1">SPORT AUTO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 AUTO d.o.o. za trgovinu i usluge, OIB 66013697038, Dr.Franje Tuđmana 14, 23000 Zadar</izvorni_sadrzaj>
    <derivirana_varijabla naziv="DomainObject.Predmet.ProtustrankaIDrugiAdressOIB_1">SPORT AUTO d.o.o. za trgovinu i usluge, OIB 66013697038, Dr.Franje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 AUTO d.o.o. za trgovinu i usluge</item>
    </izvorni_sadrzaj>
    <derivirana_varijabla naziv="DomainObject.Predmet.SudioniciListNaziv_1">
      <item>Financijska agencija</item>
      <item>SPORT AUTO d.o.o. za trgovinu i usluge</item>
    </derivirana_varijabla>
  </DomainObject.Predmet.SudioniciListNaziv>
  <DomainObject.Predmet.SudioniciListAdressOIB>
    <izvorni_sadrzaj>
      <item>Financijska agencija, OIB 85821130368, Ivana Danila 4,23000 Zadar</item>
      <item>SPORT AUTO d.o.o. za trgovinu i usluge, OIB 66013697038, Dr.Franje Tuđmana 14,23000 Zadar</item>
    </izvorni_sadrzaj>
    <derivirana_varijabla naziv="DomainObject.Predmet.SudioniciListAdressOIB_1">
      <item>Financijska agencija, OIB 85821130368, Ivana Danila 4,23000 Zadar</item>
      <item>SPORT AUTO d.o.o. za trgovinu i usluge, OIB 66013697038, Dr.Franje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2CF22-5A3B-486F-95C8-C142D8ABE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847</properties:Characters>
  <properties:Lines>46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2016-06-13T11:29:00Z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