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638e" w14:paraId="aaf638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6428F">
        <w:t>349/16-15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6428F">
        <w:t>DOMO TRGOVINA j.d.o.o., Zadar, Viktora Vide 30</w:t>
      </w:r>
      <w:r w:rsidR="00501800">
        <w:t>,</w:t>
      </w:r>
      <w:r w:rsidR="00773A37">
        <w:t xml:space="preserve"> OIB: </w:t>
      </w:r>
      <w:r w:rsidR="00E6428F">
        <w:t>17382509352</w:t>
      </w:r>
      <w:r w:rsidR="006B338C">
        <w:t xml:space="preserve">, </w:t>
      </w:r>
      <w:r w:rsidR="00292D9D">
        <w:t>14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E6428F">
        <w:t>Milošu Kukavica</w:t>
      </w:r>
      <w:r w:rsidR="004E5D4F">
        <w:t xml:space="preserve"> iz </w:t>
      </w:r>
      <w:r w:rsidR="00E6428F">
        <w:t>Donjeg Karina, Donji Karin 9</w:t>
      </w:r>
      <w:r w:rsidR="00B051DF">
        <w:t>,</w:t>
      </w:r>
      <w:r w:rsidR="00A22E6F">
        <w:t xml:space="preserve">  </w:t>
      </w:r>
      <w:r w:rsidR="00B051DF">
        <w:t>OIB:</w:t>
      </w:r>
      <w:r w:rsidR="00E6428F">
        <w:t>01299066287</w:t>
      </w:r>
      <w:r>
        <w:t xml:space="preserve"> da radi davanja podataka potrebno za vođenje stečajnog postupka nad </w:t>
      </w:r>
      <w:r w:rsidR="00E6428F">
        <w:t>DOMO TRGOVINA j.d.o.o., Zadar, Viktora Vide 30, OIB: 17382509352</w:t>
      </w:r>
      <w:r w:rsidR="00A22E6F">
        <w:t xml:space="preserve"> </w:t>
      </w:r>
      <w:r>
        <w:t xml:space="preserve">kao odgovorna osoba pristupi na ročište koje će se održati dana 31. kolovoza 2016. u </w:t>
      </w:r>
      <w:r w:rsidR="00A22E6F">
        <w:t>11,</w:t>
      </w:r>
      <w:r w:rsidR="00292D9D">
        <w:t>00</w:t>
      </w:r>
      <w:r>
        <w:t xml:space="preserve"> sati, kod Trgovačkog suda u Zadru, Dr. Franje Tuđmana 35, sudnica 26/I.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E6428F">
        <w:t>Miloš Kukavica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E6428F">
        <w:t xml:space="preserve">349/16-4 </w:t>
      </w:r>
      <w:r>
        <w:t xml:space="preserve">od </w:t>
      </w:r>
      <w:r w:rsidR="00E6428F">
        <w:t>11</w:t>
      </w:r>
      <w:r w:rsidR="00BE2A71">
        <w:t>.</w:t>
      </w:r>
      <w:r w:rsidR="00501800">
        <w:t xml:space="preserve"> ožujka</w:t>
      </w:r>
      <w:r>
        <w:t xml:space="preserve"> 2016. pokrenut je prethodni postupak radi utvrđivanja uvjeta za otvaranje stečajnog postupka nad stečajnim dužnikom </w:t>
      </w:r>
      <w:r w:rsidR="00E6428F">
        <w:t>DOMO TRGOVINA j.d.o.o., Zadar, Viktora Vide 30, OIB: 17382509352.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E6428F">
        <w:t>19.</w:t>
      </w:r>
      <w:r w:rsidR="00BE2A71">
        <w:t xml:space="preserve"> travnja</w:t>
      </w:r>
      <w:r>
        <w:t xml:space="preserve"> 2016. u</w:t>
      </w:r>
      <w:r w:rsidRPr="00F60CD9">
        <w:t xml:space="preserve"> </w:t>
      </w:r>
      <w:r w:rsidR="00E6428F">
        <w:t>09,15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4E5D4F">
        <w:t>1</w:t>
      </w:r>
      <w:r w:rsidR="00E6428F">
        <w:t>9</w:t>
      </w:r>
      <w:r w:rsidR="004E5D4F">
        <w:t>.</w:t>
      </w:r>
      <w:r w:rsidR="00BE2A71">
        <w:t xml:space="preserve"> travnja</w:t>
      </w:r>
      <w:r>
        <w:t xml:space="preserve"> 2016. u </w:t>
      </w:r>
      <w:r w:rsidR="00E6428F">
        <w:t>09,20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E6428F">
        <w:t>11</w:t>
      </w:r>
      <w:r w:rsidR="00A22E6F">
        <w:t>. ožujka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E6428F">
        <w:t>23.</w:t>
      </w:r>
      <w:r w:rsidR="004E5D4F">
        <w:t xml:space="preserve"> svibnja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292D9D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E6428F" w:rsidP="000302FB" w:rsidR="00773A37">
      <w:pPr>
        <w:numPr>
          <w:ilvl w:val="0"/>
          <w:numId w:val="1"/>
        </w:numPr>
        <w:jc w:val="both"/>
      </w:pPr>
      <w:r>
        <w:t>Miloš Kukavica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81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E6428F">
          <w:t>349/16-15</w:t>
        </w:r>
      </w:p>
      <w:p w:rsidRDefault="002D7816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408E9"/>
    <w:rsid w:val="0027651C"/>
    <w:rsid w:val="00292D9D"/>
    <w:rsid w:val="002D7816"/>
    <w:rsid w:val="00332587"/>
    <w:rsid w:val="00391689"/>
    <w:rsid w:val="003A47CB"/>
    <w:rsid w:val="003D4686"/>
    <w:rsid w:val="004206F9"/>
    <w:rsid w:val="004A3683"/>
    <w:rsid w:val="004E5D4F"/>
    <w:rsid w:val="00501800"/>
    <w:rsid w:val="00517489"/>
    <w:rsid w:val="0053370D"/>
    <w:rsid w:val="00561856"/>
    <w:rsid w:val="005D2D3D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F177E"/>
    <w:rsid w:val="00E504E7"/>
    <w:rsid w:val="00E537B7"/>
    <w:rsid w:val="00E6428F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TRGOVINA j.d.o.o. za trgovinu i usluge</izvorni_sadrzaj>
    <derivirana_varijabla naziv="DomainObject.Predmet.ProtustrankaFormated_1">  DOMO TRGOVINA j.d.o.o. za trgovinu i usluge</derivirana_varijabla>
  </DomainObject.Predmet.ProtustrankaFormated>
  <DomainObject.Predmet.ProtustrankaFormatedOIB>
    <izvorni_sadrzaj>  DOMO TRGOVINA j.d.o.o. za trgovinu i usluge, OIB 17382509352</izvorni_sadrzaj>
    <derivirana_varijabla naziv="DomainObject.Predmet.ProtustrankaFormatedOIB_1">  DOMO TRGOVINA j.d.o.o. za trgovinu i usluge, OIB 17382509352</derivirana_varijabla>
  </DomainObject.Predmet.ProtustrankaFormatedOIB>
  <DomainObject.Predmet.ProtustrankaFormatedWithAdress>
    <izvorni_sadrzaj> DOMO TRGOVINA j.d.o.o. za trgovinu i usluge, Viktora Vide 30, 23000 Zadar</izvorni_sadrzaj>
    <derivirana_varijabla naziv="DomainObject.Predmet.ProtustrankaFormatedWithAdress_1"> DOMO TRGOVINA j.d.o.o. za trgovinu i usluge, Viktora Vide 30, 23000 Zadar</derivirana_varijabla>
  </DomainObject.Predmet.ProtustrankaFormatedWithAdress>
  <DomainObject.Predmet.ProtustrankaFormatedWithAdressOIB>
    <izvorni_sadrzaj> DOMO TRGOVINA j.d.o.o. za trgovinu i usluge, OIB 17382509352, Viktora Vide 30, 23000 Zadar</izvorni_sadrzaj>
    <derivirana_varijabla naziv="DomainObject.Predmet.ProtustrankaFormatedWithAdressOIB_1"> DOMO TRGOVINA j.d.o.o. za trgovinu i usluge, OIB 17382509352, Viktora Vide 30, 23000 Zadar</derivirana_varijabla>
  </DomainObject.Predmet.ProtustrankaFormatedWithAdressOIB>
  <DomainObject.Predmet.ProtustrankaWithAdress>
    <izvorni_sadrzaj>DOMO TRGOVINA j.d.o.o. za trgovinu i usluge Viktora Vide 30, 23000 Zadar</izvorni_sadrzaj>
    <derivirana_varijabla naziv="DomainObject.Predmet.ProtustrankaWithAdress_1">DOMO TRGOVINA j.d.o.o. za trgovinu i usluge Viktora Vide 30, 23000 Zadar</derivirana_varijabla>
  </DomainObject.Predmet.ProtustrankaWithAdress>
  <DomainObject.Predmet.ProtustrankaWithAdressOIB>
    <izvorni_sadrzaj>DOMO TRGOVINA j.d.o.o. za trgovinu i usluge, OIB 17382509352, Viktora Vide 30, 23000 Zadar</izvorni_sadrzaj>
    <derivirana_varijabla naziv="DomainObject.Predmet.ProtustrankaWithAdressOIB_1">DOMO TRGOVINA j.d.o.o. za trgovinu i usluge, OIB 17382509352, Viktora Vide 30, 23000 Zadar</derivirana_varijabla>
  </DomainObject.Predmet.ProtustrankaWithAdressOIB>
  <DomainObject.Predmet.ProtustrankaNazivFormated>
    <izvorni_sadrzaj>DOMO TRGOVINA j.d.o.o. za trgovinu i usluge</izvorni_sadrzaj>
    <derivirana_varijabla naziv="DomainObject.Predmet.ProtustrankaNazivFormated_1">DOMO TRGOVINA j.d.o.o. za trgovinu i usluge</derivirana_varijabla>
  </DomainObject.Predmet.ProtustrankaNazivFormated>
  <DomainObject.Predmet.ProtustrankaNazivFormatedOIB>
    <izvorni_sadrzaj>DOMO TRGOVINA j.d.o.o. za trgovinu i usluge, OIB 17382509352</izvorni_sadrzaj>
    <derivirana_varijabla naziv="DomainObject.Predmet.ProtustrankaNazivFormatedOIB_1">DOMO TRGOVINA j.d.o.o. za trgovinu i usluge, OIB 17382509352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369407.79</izvorni_sadrzaj>
    <derivirana_varijabla naziv="DomainObject.Predmet.TrenutnaVrijednost_1">369407.79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DOMO TRGOVINA j.d.o.o. za trgovinu i usluge</item>
    </izvorni_sadrzaj>
    <derivirana_varijabla naziv="DomainObject.Predmet.ProtuStrankaListFormated_1">
      <item>DOMO TRGOVINA j.d.o.o. za trgovinu i usluge</item>
    </derivirana_varijabla>
  </DomainObject.Predmet.ProtuStrankaListFormated>
  <DomainObject.Predmet.ProtuStrankaListFormatedOIB>
    <izvorni_sadrzaj>
      <item>DOMO TRGOVINA j.d.o.o. za trgovinu i usluge, OIB 17382509352</item>
    </izvorni_sadrzaj>
    <derivirana_varijabla naziv="DomainObject.Predmet.ProtuStrankaListFormatedOIB_1">
      <item>DOMO TRGOVINA j.d.o.o. za trgovinu i usluge, OIB 17382509352</item>
    </derivirana_varijabla>
  </DomainObject.Predmet.ProtuStrankaListFormatedOIB>
  <DomainObject.Predmet.ProtuStrankaListFormatedWithAdress>
    <izvorni_sadrzaj>
      <item>DOMO TRGOVINA j.d.o.o. za trgovinu i usluge, Viktora Vide 30, 23000 Zadar</item>
    </izvorni_sadrzaj>
    <derivirana_varijabla naziv="DomainObject.Predmet.ProtuStrankaListFormatedWithAdress_1">
      <item>DOMO TRGOVINA j.d.o.o. za trgovinu i usluge, Viktora Vide 30, 23000 Zadar</item>
    </derivirana_varijabla>
  </DomainObject.Predmet.ProtuStrankaListFormatedWithAdress>
  <DomainObject.Predmet.ProtuStrankaListFormatedWithAdressOIB>
    <izvorni_sadrzaj>
      <item>DOMO TRGOVINA j.d.o.o. za trgovinu i usluge, OIB 17382509352, Viktora Vide 30, 23000 Zadar</item>
    </izvorni_sadrzaj>
    <derivirana_varijabla naziv="DomainObject.Predmet.ProtuStrankaListFormatedWithAdressOIB_1">
      <item>DOMO TRGOVINA j.d.o.o. za trgovinu i usluge, OIB 17382509352, Viktora Vide 30, 23000 Zadar</item>
    </derivirana_varijabla>
  </DomainObject.Predmet.ProtuStrankaListFormatedWithAdressOIB>
  <DomainObject.Predmet.ProtuStrankaListNazivFormated>
    <izvorni_sadrzaj>
      <item>DOMO TRGOVINA j.d.o.o. za trgovinu i usluge</item>
    </izvorni_sadrzaj>
    <derivirana_varijabla naziv="DomainObject.Predmet.ProtuStrankaListNazivFormated_1">
      <item>DOMO TRGOVINA j.d.o.o. za trgovinu i usluge</item>
    </derivirana_varijabla>
  </DomainObject.Predmet.ProtuStrankaListNazivFormated>
  <DomainObject.Predmet.ProtuStrankaListNazivFormatedOIB>
    <izvorni_sadrzaj>
      <item>DOMO TRGOVINA j.d.o.o. za trgovinu i usluge, OIB 17382509352</item>
    </izvorni_sadrzaj>
    <derivirana_varijabla naziv="DomainObject.Predmet.ProtuStrankaListNazivFormatedOIB_1">
      <item>DOMO TRGOVINA j.d.o.o. za trgovinu i usluge, OIB 17382509352</item>
    </derivirana_varijabla>
  </DomainObject.Predmet.ProtuStrankaListNazivFormatedOIB>
  <DomainObject.Predmet.OstaliListFormated>
    <izvorni_sadrzaj>
      <item>Miloš Kukavica</item>
    </izvorni_sadrzaj>
    <derivirana_varijabla naziv="DomainObject.Predmet.OstaliListFormated_1">
      <item>Miloš Kukavica</item>
    </derivirana_varijabla>
  </DomainObject.Predmet.OstaliListFormated>
  <DomainObject.Predmet.OstaliListFormatedOIB>
    <izvorni_sadrzaj>
      <item>Miloš Kukavica, OIB 01299066287</item>
    </izvorni_sadrzaj>
    <derivirana_varijabla naziv="DomainObject.Predmet.OstaliListFormatedOIB_1">
      <item>Miloš Kukavica, OIB 01299066287</item>
    </derivirana_varijabla>
  </DomainObject.Predmet.OstaliListFormatedOIB>
  <DomainObject.Predmet.OstaliListFormatedWithAdress>
    <izvorni_sadrzaj>
      <item>Miloš Kukavica, Donji Karin 9, 23312 Donji Karin</item>
    </izvorni_sadrzaj>
    <derivirana_varijabla naziv="DomainObject.Predmet.OstaliListFormatedWithAdress_1">
      <item>Miloš Kukavica, Donji Karin 9, 23312 Donji Karin</item>
    </derivirana_varijabla>
  </DomainObject.Predmet.OstaliListFormatedWithAdress>
  <DomainObject.Predmet.OstaliListFormatedWithAdressOIB>
    <izvorni_sadrzaj>
      <item>Miloš Kukavica, OIB 01299066287, Donji Karin 9, 23312 Donji Karin</item>
    </izvorni_sadrzaj>
    <derivirana_varijabla naziv="DomainObject.Predmet.OstaliListFormatedWithAdressOIB_1">
      <item>Miloš Kukavica, OIB 01299066287, Donji Karin 9, 23312 Donji Karin</item>
    </derivirana_varijabla>
  </DomainObject.Predmet.OstaliListFormatedWithAdressOIB>
  <DomainObject.Predmet.OstaliListNazivFormated>
    <izvorni_sadrzaj>
      <item>Miloš Kukavica</item>
    </izvorni_sadrzaj>
    <derivirana_varijabla naziv="DomainObject.Predmet.OstaliListNazivFormated_1">
      <item>Miloš Kukavica</item>
    </derivirana_varijabla>
  </DomainObject.Predmet.OstaliListNazivFormated>
  <DomainObject.Predmet.OstaliListNazivFormatedOIB>
    <izvorni_sadrzaj>
      <item>Miloš Kukavica, OIB 01299066287</item>
    </izvorni_sadrzaj>
    <derivirana_varijabla naziv="DomainObject.Predmet.OstaliListNazivFormatedOIB_1">
      <item>Miloš Kukavica, OIB 01299066287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DOMO TRGOVINA j.d.o.o. za trgovinu i usluge</izvorni_sadrzaj>
    <derivirana_varijabla naziv="DomainObject.Predmet.ProtustrankaIDrugi_1">DOMO TRGOVINA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DOMO TRGOVINA j.d.o.o. za trgovinu i usluge, OIB 17382509352, Viktora Vide 30, 23000 Zadar</izvorni_sadrzaj>
    <derivirana_varijabla naziv="DomainObject.Predmet.ProtustrankaIDrugiAdressOIB_1">DOMO TRGOVINA j.d.o.o. za trgovinu i usluge, OIB 17382509352,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DOMO TRGOVINA j.d.o.o. za trgovinu i usluge</item>
      <item>Miloš Kukavica</item>
    </izvorni_sadrzaj>
    <derivirana_varijabla naziv="DomainObject.Predmet.SudioniciListNaziv_1">
      <item>FINA</item>
      <item>DOMO TRGOVINA j.d.o.o. za trgovinu i usluge</item>
      <item>Miloš Kukavica</item>
    </derivirana_varijabla>
  </DomainObject.Predmet.SudioniciListNaziv>
  <DomainObject.Predmet.SudioniciListAdressOIB>
    <izvorni_sadrzaj>
      <item>FINA, OIB 85821130368</item>
      <item>DOMO TRGOVINA j.d.o.o. za trgovinu i usluge, OIB 17382509352, Viktora Vide 30,23000 Zadar</item>
      <item>Miloš Kukavica, OIB 01299066287, Donji Karin 9,23312 Donji Karin</item>
    </izvorni_sadrzaj>
    <derivirana_varijabla naziv="DomainObject.Predmet.SudioniciListAdressOIB_1">
      <item>FINA, OIB 85821130368</item>
      <item>DOMO TRGOVINA j.d.o.o. za trgovinu i usluge, OIB 17382509352, Viktora Vide 30,23000 Zadar</item>
      <item>Miloš Kukavica, OIB 01299066287, Donji Karin 9,23312 Donji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17382509352</item>
      <item>, OIB 01299066287</item>
    </izvorni_sadrzaj>
    <derivirana_varijabla naziv="DomainObject.Predmet.SudioniciListNazivOIB_1">
      <item>, OIB 85821130368</item>
      <item>, OIB 17382509352</item>
      <item>, OIB 01299066287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9043E-BB3E-4B9B-AD0A-F7A3DF3B4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410</properties:Words>
  <properties:Characters>2082</properties:Characters>
  <properties:Lines>74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2016-07-13T12:04:00Z</dcterms:created>
  <dc:creator>Ardena Bajlo</dc:creator>
  <cp:lastModifiedBy>wsadmin</cp:lastModifiedBy>
  <cp:lastPrinted>2016-04-08T09:38:00Z</cp:lastPrinted>
  <dcterms:modified xmlns:xsi="http://www.w3.org/2001/XMLSchema-instance" xsi:type="dcterms:W3CDTF">2016-07-22T11:21:00Z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