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26bc" w14:paraId="91326b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C26867" w:rsidP="00F2122B" w:rsidR="00C26867">
      <w:pPr>
        <w:ind w:left="5040"/>
      </w:pPr>
      <w:r>
        <w:t>BORUT ČEŠEK</w:t>
      </w:r>
    </w:p>
    <w:p w:rsidRDefault="00C26867" w:rsidP="00F2122B" w:rsidR="00C26867">
      <w:pPr>
        <w:ind w:left="5040"/>
      </w:pPr>
      <w:r>
        <w:t>Dolenjska cesta 36</w:t>
      </w:r>
    </w:p>
    <w:p w:rsidRDefault="00C26867" w:rsidP="00F2122B" w:rsidR="00F35072">
      <w:pPr>
        <w:ind w:left="5040"/>
      </w:pPr>
      <w:r>
        <w:t>Slovenija, Ljubljana</w:t>
      </w:r>
    </w:p>
    <w:p w:rsidRDefault="00F35072" w:rsidP="00F2122B" w:rsidR="00F35072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C26867">
        <w:t>577</w:t>
      </w:r>
      <w:r>
        <w:t>/16-</w:t>
      </w:r>
      <w:r w:rsidR="00C26867">
        <w:t>11</w:t>
      </w:r>
      <w:r>
        <w:t xml:space="preserve">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C26867">
        <w:t xml:space="preserve">ANORTI ADRIA d.o.o., Biograd na Moru, Zadarska 16, </w:t>
      </w:r>
      <w:r w:rsidR="00C26867" w:rsidRPr="00CD10FC">
        <w:t xml:space="preserve">OIB: </w:t>
      </w:r>
      <w:r w:rsidR="00C26867">
        <w:t>66880183431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252FF1">
        <w:t>09</w:t>
      </w:r>
      <w:r w:rsidR="007C0F7F">
        <w:t>,</w:t>
      </w:r>
      <w:r w:rsidR="00C26867">
        <w:t>25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252FF1">
        <w:t>09</w:t>
      </w:r>
      <w:r w:rsidR="007C0F7F">
        <w:t>,</w:t>
      </w:r>
      <w:r w:rsidR="00C26867">
        <w:t>27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4027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</w:t>
    </w:r>
    <w:r>
      <w:rPr>
        <w:b/>
        <w:bCs/>
        <w:sz w:val="28"/>
      </w:rPr>
      <w:t>1 St-</w:t>
    </w:r>
    <w:r w:rsidR="00C26867">
      <w:rPr>
        <w:b/>
        <w:bCs/>
        <w:sz w:val="28"/>
      </w:rPr>
      <w:t>577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</w:t>
    </w:r>
    <w:r w:rsidR="00C26867">
      <w:rPr>
        <w:b/>
        <w:bCs/>
        <w:sz w:val="28"/>
      </w:rPr>
      <w:t>12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5701F"/>
    <w:rsid w:val="00182898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52FF1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03C29"/>
    <w:rsid w:val="004155E4"/>
    <w:rsid w:val="0041719B"/>
    <w:rsid w:val="0042453D"/>
    <w:rsid w:val="0042541E"/>
    <w:rsid w:val="00430C97"/>
    <w:rsid w:val="00450B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6414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F4A"/>
    <w:rsid w:val="005D17DC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81F32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74D40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B0F77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26867"/>
    <w:rsid w:val="00C3783E"/>
    <w:rsid w:val="00C4216C"/>
    <w:rsid w:val="00C47314"/>
    <w:rsid w:val="00C55BC5"/>
    <w:rsid w:val="00C57528"/>
    <w:rsid w:val="00C6342D"/>
    <w:rsid w:val="00C675F5"/>
    <w:rsid w:val="00C72E6C"/>
    <w:rsid w:val="00CA138C"/>
    <w:rsid w:val="00CA1C1B"/>
    <w:rsid w:val="00CC6163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D5404"/>
    <w:rsid w:val="00DE219D"/>
    <w:rsid w:val="00DF5870"/>
    <w:rsid w:val="00E069BC"/>
    <w:rsid w:val="00E073B9"/>
    <w:rsid w:val="00E57968"/>
    <w:rsid w:val="00E64B0B"/>
    <w:rsid w:val="00E83C6A"/>
    <w:rsid w:val="00EA6402"/>
    <w:rsid w:val="00EB44F7"/>
    <w:rsid w:val="00ED32D7"/>
    <w:rsid w:val="00EF21CE"/>
    <w:rsid w:val="00F14D47"/>
    <w:rsid w:val="00F2122B"/>
    <w:rsid w:val="00F275CA"/>
    <w:rsid w:val="00F35072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2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1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16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16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16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2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1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16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16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16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97F87-9A22-4174-AB88-15607E41A0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880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2016-04-22T10:57:00Z</dcterms:created>
  <dc:creator>Ardena Bajlo</dc:creator>
  <cp:lastModifiedBy>wsadmin</cp:lastModifiedBy>
  <cp:lastPrinted>2016-04-22T10:44:00Z</cp:lastPrinted>
  <dcterms:modified xmlns:xsi="http://www.w3.org/2001/XMLSchema-instance" xsi:type="dcterms:W3CDTF">2016-04-22T12:25:00Z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