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94c4" w14:paraId="a4e94c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D17F1">
        <w:rPr>
          <w:rFonts w:cs="Times New Roman" w:hAnsi="Times New Roman" w:ascii="Times New Roman"/>
          <w:b w:val="false"/>
          <w:sz w:val="24"/>
          <w:szCs w:val="24"/>
        </w:rPr>
        <w:t>274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9D17F1">
        <w:t>CARAT MOBILE d.o.o., Glavica Donja, Šijanskova 19, OIB: 64014438047</w:t>
      </w:r>
      <w:r w:rsidR="00FA009C">
        <w:t>,</w:t>
      </w:r>
      <w:r w:rsidR="00F32EC9">
        <w:t xml:space="preserve"> </w:t>
      </w:r>
      <w:r w:rsidR="002E5C4F">
        <w:t>2</w:t>
      </w:r>
      <w:r w:rsidR="009E4EB6">
        <w:t>4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9D17F1">
        <w:t>CARAT MOBILE d.o.o., Glavica Donja, Šijanskova 19, OIB: 64014438047</w:t>
      </w:r>
      <w:r w:rsidR="00775E54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9D17F1">
        <w:t>CARAT MOBILE d.o.o., Glavica Donja, Šijanskova 19, OIB: 64014438047,</w:t>
      </w:r>
      <w:r w:rsidR="006C4C3C">
        <w:t xml:space="preserve"> </w:t>
      </w:r>
      <w:r w:rsidR="009D17F1">
        <w:t>Alanu Andriloviću, Glavica Donja, Šijanskova 19, OIB: 79352840020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4EB6">
        <w:rPr>
          <w:b/>
        </w:rPr>
        <w:t>31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D17F1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</w:t>
      </w:r>
      <w:r w:rsidR="00FA009C">
        <w:t>6</w:t>
      </w:r>
      <w:r w:rsidR="009E4EB6">
        <w:t>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9D17F1">
        <w:t>CARAT MOBILE d.o.o., Glavica Donja, Šijanskova 19, OIB: 64014438047,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9E4EB6">
        <w:t>4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C0D" w:rsidR="006D7C0D">
      <w:r>
        <w:separator/>
      </w:r>
    </w:p>
  </w:endnote>
  <w:endnote w:id="0" w:type="continuationSeparator">
    <w:p w:rsidRDefault="006D7C0D" w:rsidR="006D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C0D" w:rsidR="006D7C0D">
      <w:r>
        <w:separator/>
      </w:r>
    </w:p>
  </w:footnote>
  <w:footnote w:id="0" w:type="continuationSeparator">
    <w:p w:rsidRDefault="006D7C0D" w:rsidR="006D7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8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D17F1">
      <w:rPr>
        <w:rFonts w:hAnsi="Verdana" w:ascii="Verdana"/>
        <w:b w:val="false"/>
        <w:sz w:val="24"/>
        <w:szCs w:val="24"/>
      </w:rPr>
      <w:t>274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868B1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8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8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CARAT MOBILE d.o.o.</izvorni_sadrzaj>
    <derivirana_varijabla naziv="DomainObject.Predmet.ProtustrankaFormated_1">  CARAT MOBILE d.o.o.</derivirana_varijabla>
  </DomainObject.Predmet.ProtustrankaFormated>
  <DomainObject.Predmet.ProtustrankaFormatedOIB>
    <izvorni_sadrzaj>  CARAT MOBILE d.o.o., OIB 64014438047</izvorni_sadrzaj>
    <derivirana_varijabla naziv="DomainObject.Predmet.ProtustrankaFormatedOIB_1">  CARAT MOBILE d.o.o., OIB 64014438047</derivirana_varijabla>
  </DomainObject.Predmet.ProtustrankaFormatedOIB>
  <DomainObject.Predmet.ProtustrankaFormatedWithAdress>
    <izvorni_sadrzaj> CARAT MOBILE d.o.o., Šijanskova 19, 10363 Glavnica Donja</izvorni_sadrzaj>
    <derivirana_varijabla naziv="DomainObject.Predmet.ProtustrankaFormatedWithAdress_1"> CARAT MOBILE d.o.o., Šijanskova 19, 10363 Glavnica Donja</derivirana_varijabla>
  </DomainObject.Predmet.ProtustrankaFormatedWithAdress>
  <DomainObject.Predmet.ProtustrankaFormatedWithAdressOIB>
    <izvorni_sadrzaj> CARAT MOBILE d.o.o., OIB 64014438047, Šijanskova 19, 10363 Glavnica Donja</izvorni_sadrzaj>
    <derivirana_varijabla naziv="DomainObject.Predmet.ProtustrankaFormatedWithAdressOIB_1"> CARAT MOBILE d.o.o., OIB 64014438047, Šijanskova 19, 10363 Glavnica Donja</derivirana_varijabla>
  </DomainObject.Predmet.ProtustrankaFormatedWithAdressOIB>
  <DomainObject.Predmet.ProtustrankaWithAdress>
    <izvorni_sadrzaj>CARAT MOBILE d.o.o. Šijanskova 19, 10363 Glavnica Donja</izvorni_sadrzaj>
    <derivirana_varijabla naziv="DomainObject.Predmet.ProtustrankaWithAdress_1">CARAT MOBILE d.o.o. Šijanskova 19, 10363 Glavnica Donja</derivirana_varijabla>
  </DomainObject.Predmet.ProtustrankaWithAdress>
  <DomainObject.Predmet.ProtustrankaWithAdressOIB>
    <izvorni_sadrzaj>CARAT MOBILE d.o.o., OIB 64014438047, Šijanskova 19, 10363 Glavnica Donja</izvorni_sadrzaj>
    <derivirana_varijabla naziv="DomainObject.Predmet.ProtustrankaWithAdressOIB_1">CARAT MOBILE d.o.o., OIB 64014438047, Šijanskova 19, 10363 Glavnica Donja</derivirana_varijabla>
  </DomainObject.Predmet.ProtustrankaWithAdressOIB>
  <DomainObject.Predmet.ProtustrankaNazivFormated>
    <izvorni_sadrzaj>CARAT MOBILE d.o.o.</izvorni_sadrzaj>
    <derivirana_varijabla naziv="DomainObject.Predmet.ProtustrankaNazivFormated_1">CARAT MOBILE d.o.o.</derivirana_varijabla>
  </DomainObject.Predmet.ProtustrankaNazivFormated>
  <DomainObject.Predmet.ProtustrankaNazivFormatedOIB>
    <izvorni_sadrzaj>CARAT MOBILE d.o.o., OIB 64014438047</izvorni_sadrzaj>
    <derivirana_varijabla naziv="DomainObject.Predmet.ProtustrankaNazivFormatedOIB_1">CARAT MOBILE d.o.o., OIB 64014438047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CARAT MOBILE d.o.o.</item>
    </izvorni_sadrzaj>
    <derivirana_varijabla naziv="DomainObject.Predmet.ProtuStrankaListFormated_1">
      <item>CARAT MOBILE d.o.o.</item>
    </derivirana_varijabla>
  </DomainObject.Predmet.ProtuStrankaListFormated>
  <DomainObject.Predmet.ProtuStrankaListFormatedOIB>
    <izvorni_sadrzaj>
      <item>CARAT MOBILE d.o.o., OIB 64014438047</item>
    </izvorni_sadrzaj>
    <derivirana_varijabla naziv="DomainObject.Predmet.ProtuStrankaListFormatedOIB_1">
      <item>CARAT MOBILE d.o.o., OIB 64014438047</item>
    </derivirana_varijabla>
  </DomainObject.Predmet.ProtuStrankaListFormatedOIB>
  <DomainObject.Predmet.ProtuStrankaListFormatedWithAdress>
    <izvorni_sadrzaj>
      <item>CARAT MOBILE d.o.o., Šijanskova 19, 10363 Glavnica Donja</item>
    </izvorni_sadrzaj>
    <derivirana_varijabla naziv="DomainObject.Predmet.ProtuStrankaListFormatedWithAdress_1">
      <item>CARAT MOBILE d.o.o., Šijanskova 19, 10363 Glavnica Donja</item>
    </derivirana_varijabla>
  </DomainObject.Predmet.ProtuStrankaListFormatedWithAdress>
  <DomainObject.Predmet.ProtuStrankaListFormatedWithAdressOIB>
    <izvorni_sadrzaj>
      <item>CARAT MOBILE d.o.o., OIB 64014438047, Šijanskova 19, 10363 Glavnica Donja</item>
    </izvorni_sadrzaj>
    <derivirana_varijabla naziv="DomainObject.Predmet.ProtuStrankaListFormatedWithAdressOIB_1">
      <item>CARAT MOBILE d.o.o., OIB 64014438047, Šijanskova 19, 10363 Glavnica Donja</item>
    </derivirana_varijabla>
  </DomainObject.Predmet.ProtuStrankaListFormatedWithAdressOIB>
  <DomainObject.Predmet.ProtuStrankaListNazivFormated>
    <izvorni_sadrzaj>
      <item>CARAT MOBILE d.o.o.</item>
    </izvorni_sadrzaj>
    <derivirana_varijabla naziv="DomainObject.Predmet.ProtuStrankaListNazivFormated_1">
      <item>CARAT MOBILE d.o.o.</item>
    </derivirana_varijabla>
  </DomainObject.Predmet.ProtuStrankaListNazivFormated>
  <DomainObject.Predmet.ProtuStrankaListNazivFormatedOIB>
    <izvorni_sadrzaj>
      <item>CARAT MOBILE d.o.o., OIB 64014438047</item>
    </izvorni_sadrzaj>
    <derivirana_varijabla naziv="DomainObject.Predmet.ProtuStrankaListNazivFormatedOIB_1">
      <item>CARAT MOBILE d.o.o., OIB 64014438047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CARAT MOBILE d.o.o.</izvorni_sadrzaj>
    <derivirana_varijabla naziv="DomainObject.Predmet.ProtustrankaIDrugi_1">CARAT MOBILE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CARAT MOBILE d.o.o., OIB 64014438047, Šijanskova 19, 10363 Glavnica Donja</izvorni_sadrzaj>
    <derivirana_varijabla naziv="DomainObject.Predmet.ProtustrankaIDrugiAdressOIB_1">CARAT MOBILE d.o.o., OIB 64014438047, Šijanskova 19,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CARAT MOBILE d.o.o.</item>
    </izvorni_sadrzaj>
    <derivirana_varijabla naziv="DomainObject.Predmet.SudioniciListNaziv_1">
      <item>FINA Regionalni centar Zagreb</item>
      <item>CARAT MOBILE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CARAT MOBILE d.o.o., OIB 64014438047, Šijanskova 19,10363 Glavnica Donja</item>
    </izvorni_sadrzaj>
    <derivirana_varijabla naziv="DomainObject.Predmet.SudioniciListAdressOIB_1">
      <item>FINA Regionalni centar Zagreb, OIB 85821130368, Trg svibanjskih žrtava 1995. br. 1,10000 Zagreb</item>
      <item>CARAT MOBILE d.o.o., OIB 64014438047, Šijanskova 19,10363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64014438047</item>
    </izvorni_sadrzaj>
    <derivirana_varijabla naziv="DomainObject.Predmet.SudioniciListNazivOIB_1">
      <item>, OIB 85821130368</item>
      <item>, OIB 64014438047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B1CA3-CB2D-4F69-A907-79C4C6B53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4653</properties:Characters>
  <properties:Lines>135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2017-10-24T12:38:00Z</dcterms:created>
  <dc:creator>Korisnik</dc:creator>
  <cp:lastModifiedBy>Draženka Prpić</cp:lastModifiedBy>
  <cp:lastPrinted>2017-10-24T12:38:00Z</cp:lastPrinted>
  <dcterms:modified xmlns:xsi="http://www.w3.org/2001/XMLSchema-instance" xsi:type="dcterms:W3CDTF">2017-10-24T12:38:00Z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