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0d51" w14:paraId="b1d0d51" w:rsidRDefault="00AB4602" w:rsidP="003670B8" w:rsidR="003670B8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70B8">
        <w:t xml:space="preserve">                                                                                                                                                                  </w:t>
      </w:r>
    </w:p>
    <w:p w:rsidRDefault="003670B8" w:rsidP="003670B8" w:rsidR="003670B8">
      <w:pPr>
        <w:spacing w:after="0"/>
        <w:ind w:firstLine="5245"/>
        <w:jc w:val="right"/>
      </w:pPr>
      <w:r>
        <w:t xml:space="preserve">                       2 St-83/2017-3.</w:t>
      </w: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center"/>
      </w:pPr>
      <w:r>
        <w:t>U  I M E   R E P U B L I K E   H R V A T S K E</w:t>
      </w:r>
    </w:p>
    <w:p w:rsidRDefault="003670B8" w:rsidP="003670B8" w:rsidR="003670B8">
      <w:pPr>
        <w:spacing w:after="0"/>
        <w:jc w:val="center"/>
      </w:pPr>
    </w:p>
    <w:p w:rsidRDefault="003670B8" w:rsidP="003670B8" w:rsidR="003670B8">
      <w:pPr>
        <w:spacing w:after="0"/>
        <w:jc w:val="center"/>
      </w:pPr>
      <w:r>
        <w:t xml:space="preserve"> R J E Š E N J E</w:t>
      </w: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ZDENKA MAMIĆ d.o.o. za usluge, Zagreb, </w:t>
      </w:r>
      <w:proofErr w:type="spellStart"/>
      <w:r>
        <w:t>Gundulićeva</w:t>
      </w:r>
      <w:proofErr w:type="spellEnd"/>
      <w:r>
        <w:t xml:space="preserve"> 47, MBS: 080210239, OIB: 06755459079, dana 16. svibnja 2017. godine  </w:t>
      </w: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center"/>
      </w:pPr>
      <w:r>
        <w:t>r i j e š i o   j e</w:t>
      </w: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  <w:rPr>
          <w:szCs w:val="20"/>
        </w:rPr>
      </w:pPr>
      <w:r>
        <w:tab/>
        <w:t xml:space="preserve">I. Otvara se stečajni postupak nad dužnikom ZDENKA MAMIĆ d.o.o. za usluge, Zagreb, </w:t>
      </w:r>
      <w:proofErr w:type="spellStart"/>
      <w:r>
        <w:t>Gundulićeva</w:t>
      </w:r>
      <w:proofErr w:type="spellEnd"/>
      <w:r>
        <w:t xml:space="preserve"> 47, MBS: 080210239, OIB: 06755459079.</w:t>
      </w: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</w:pPr>
      <w:r>
        <w:tab/>
        <w:t xml:space="preserve">II. Za stečajnog upravitelja imenuje se DOMAGOJ REPAČ, iz Zagreba, </w:t>
      </w:r>
      <w:proofErr w:type="spellStart"/>
      <w:r>
        <w:t>Đorđićeva</w:t>
      </w:r>
      <w:proofErr w:type="spellEnd"/>
      <w:r>
        <w:t xml:space="preserve"> 24, OIB: 24977406612.</w:t>
      </w: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  <w:rPr>
          <w:szCs w:val="20"/>
        </w:rPr>
      </w:pPr>
      <w:r>
        <w:tab/>
        <w:t xml:space="preserve">III. Zaključuje se stečajni postupak nad dužnikom ZDENKA MAMIĆ d.o.o. za usluge, Zagreb, </w:t>
      </w:r>
      <w:proofErr w:type="spellStart"/>
      <w:r>
        <w:t>Gundulićeva</w:t>
      </w:r>
      <w:proofErr w:type="spellEnd"/>
      <w:r>
        <w:t xml:space="preserve"> 47, MBS: 080210239, OIB: 06755459079.</w:t>
      </w: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  <w:rPr>
          <w:lang w:val="en-GB"/>
        </w:rPr>
      </w:pPr>
      <w:r>
        <w:tab/>
        <w:t>IV. Stečajni postupak je otvoren i zaključen s danom 16. svibnja 2017. godine u 09,00 sati, kada je ovo rješenje objavljeno na e-oglasnoj ploči ovoga suda.</w:t>
      </w:r>
    </w:p>
    <w:p w:rsidRDefault="003670B8" w:rsidP="003670B8" w:rsidR="003670B8">
      <w:pPr>
        <w:pStyle w:val="Bezproreda"/>
        <w:spacing w:after="0"/>
        <w:jc w:val="both"/>
      </w:pPr>
    </w:p>
    <w:p w:rsidRDefault="003670B8" w:rsidP="003670B8" w:rsidR="003670B8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670B8" w:rsidP="003670B8" w:rsidR="003670B8">
      <w:pPr>
        <w:spacing w:after="0"/>
        <w:jc w:val="both"/>
        <w:rPr>
          <w:rFonts w:cs="Times New Roman"/>
        </w:rPr>
      </w:pPr>
    </w:p>
    <w:p w:rsidRDefault="003670B8" w:rsidP="003670B8" w:rsidR="003670B8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center"/>
      </w:pPr>
      <w:r>
        <w:t>Obrazloženje</w:t>
      </w:r>
    </w:p>
    <w:p w:rsidRDefault="003670B8" w:rsidP="003670B8" w:rsidR="003670B8">
      <w:pPr>
        <w:spacing w:after="0"/>
        <w:jc w:val="center"/>
      </w:pPr>
    </w:p>
    <w:p w:rsidRDefault="003670B8" w:rsidP="003670B8" w:rsidR="003670B8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St-83/2017-2,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ind w:firstLine="5245"/>
        <w:jc w:val="right"/>
      </w:pPr>
      <w:r>
        <w:lastRenderedPageBreak/>
        <w:t xml:space="preserve">                       2 St-83/2017-3.</w:t>
      </w: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670B8" w:rsidP="003670B8" w:rsidR="003670B8">
      <w:pPr>
        <w:pStyle w:val="Bezproreda"/>
        <w:spacing w:after="0"/>
        <w:jc w:val="both"/>
      </w:pPr>
    </w:p>
    <w:p w:rsidRDefault="003670B8" w:rsidP="003670B8" w:rsidR="003670B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3670B8" w:rsidP="003670B8" w:rsidR="003670B8">
      <w:pPr>
        <w:spacing w:after="0"/>
        <w:ind w:firstLine="851"/>
        <w:jc w:val="both"/>
      </w:pPr>
    </w:p>
    <w:p w:rsidRDefault="003670B8" w:rsidP="003670B8" w:rsidR="003670B8">
      <w:pPr>
        <w:spacing w:after="0"/>
        <w:jc w:val="center"/>
      </w:pPr>
      <w:r>
        <w:t>U Bjelovaru, 16. svibnja 2017. godine.</w:t>
      </w: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ind w:firstLine="720" w:left="4320"/>
      </w:pPr>
      <w:r>
        <w:t>SUDSKI SAVJETNIK</w:t>
      </w:r>
    </w:p>
    <w:p w:rsidRDefault="003670B8" w:rsidP="003670B8" w:rsidR="003670B8">
      <w:pPr>
        <w:spacing w:after="0"/>
        <w:ind w:firstLine="4111"/>
      </w:pPr>
      <w:r>
        <w:tab/>
        <w:t xml:space="preserve">     MIROSLAV LOVREKOVIĆ, v.r.</w:t>
      </w:r>
    </w:p>
    <w:p w:rsidRDefault="003670B8" w:rsidP="003670B8" w:rsidR="003670B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3670B8" w:rsidP="003670B8" w:rsidR="003670B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3670B8" w:rsidP="003670B8" w:rsidR="003670B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</w:pPr>
    </w:p>
    <w:p w:rsidRDefault="003670B8" w:rsidP="003670B8" w:rsidR="003670B8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E649C" w:rsidP="003670B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0B8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638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466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St-83/2017-3</izvorni_sadrzaj>
    <derivirana_varijabla naziv="DomainObject.Oznaka_1">St-83/2017-3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St-83/2017</izvorni_sadrzaj>
    <derivirana_varijabla naziv="DomainObject.Predmet.OznakaBroj_1">St-83/2017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ZDENKA MAMIĆ d.o.o. za usluge zastupanog po punomoćniku Zdenka Mamić</izvorni_sadrzaj>
    <derivirana_varijabla naziv="DomainObject.Predmet.ProtustrankaFormated_1">  ZDENKA MAMIĆ d.o.o. za usluge zastupanog po punomoćniku Zdenka Mamić</derivirana_varijabla>
  </DomainObject.Predmet.ProtustrankaFormated>
  <DomainObject.Predmet.ProtustrankaFormatedOIB>
    <izvorni_sadrzaj>  ZDENKA MAMIĆ d.o.o. za usluge, OIB 06755459079 zastupanog po punomoćniku Zdenka Mamić</izvorni_sadrzaj>
    <derivirana_varijabla naziv="DomainObject.Predmet.ProtustrankaFormatedOIB_1">  ZDENKA MAMIĆ d.o.o. za usluge, OIB 06755459079 zastupanog po punomoćniku Zdenka Mamić</derivirana_varijabla>
  </DomainObject.Predmet.ProtustrankaFormatedOIB>
  <DomainObject.Predmet.ProtustrankaFormatedWithAdress>
    <izvorni_sadrzaj> ZDENKA MAMIĆ d.o.o. za usluge, Gundulićeva 47, 10000 Zagreb zastupanog po punomoćniku Zdenka Mamić</izvorni_sadrzaj>
    <derivirana_varijabla naziv="DomainObject.Predmet.ProtustrankaFormatedWithAdress_1"> ZDENKA MAMIĆ d.o.o. za usluge, Gundulićeva 47, 10000 Zagreb zastupanog po punomoćniku Zdenka Mamić</derivirana_varijabla>
  </DomainObject.Predmet.ProtustrankaFormatedWithAdress>
  <DomainObject.Predmet.ProtustrankaFormatedWithAdressOIB>
    <izvorni_sadrzaj> ZDENKA MAMIĆ d.o.o. za usluge, OIB 06755459079, Gundulićeva 47, 10000 Zagreb zastupanog po punomoćniku Zdenka Mamić</izvorni_sadrzaj>
    <derivirana_varijabla naziv="DomainObject.Predmet.ProtustrankaFormatedWithAdressOIB_1"> ZDENKA MAMIĆ d.o.o. za usluge, OIB 06755459079, Gundulićeva 47, 10000 Zagreb zastupanog po punomoćniku Zdenka Mamić</derivirana_varijabla>
  </DomainObject.Predmet.ProtustrankaFormatedWithAdressOIB>
  <DomainObject.Predmet.ProtustrankaWithAdress>
    <izvorni_sadrzaj>ZDENKA MAMIĆ d.o.o. za usluge Gundulićeva 47, 10000 Zagreb</izvorni_sadrzaj>
    <derivirana_varijabla naziv="DomainObject.Predmet.ProtustrankaWithAdress_1">ZDENKA MAMIĆ d.o.o. za usluge Gundulićeva 47, 10000 Zagreb</derivirana_varijabla>
  </DomainObject.Predmet.ProtustrankaWithAdress>
  <DomainObject.Predmet.ProtustrankaWithAdressOIB>
    <izvorni_sadrzaj>ZDENKA MAMIĆ d.o.o. za usluge, OIB 06755459079, Gundulićeva 47, 10000 Zagreb</izvorni_sadrzaj>
    <derivirana_varijabla naziv="DomainObject.Predmet.ProtustrankaWithAdressOIB_1">ZDENKA MAMIĆ d.o.o. za usluge, OIB 06755459079, Gundulićeva 47, 10000 Zagreb</derivirana_varijabla>
  </DomainObject.Predmet.ProtustrankaWithAdressOIB>
  <DomainObject.Predmet.ProtustrankaNazivFormated>
    <izvorni_sadrzaj>ZDENKA MAMIĆ d.o.o. za usluge</izvorni_sadrzaj>
    <derivirana_varijabla naziv="DomainObject.Predmet.ProtustrankaNazivFormated_1">ZDENKA MAMIĆ d.o.o. za usluge</derivirana_varijabla>
  </DomainObject.Predmet.ProtustrankaNazivFormated>
  <DomainObject.Predmet.ProtustrankaNazivFormatedOIB>
    <izvorni_sadrzaj>ZDENKA MAMIĆ d.o.o. za usluge, OIB 06755459079</izvorni_sadrzaj>
    <derivirana_varijabla naziv="DomainObject.Predmet.ProtustrankaNazivFormatedOIB_1">ZDENKA MAMIĆ d.o.o. za usluge, OIB 06755459079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ZDENKA MAMIĆ d.o.o. za usluge zastupanog po punomoćniku Zdenka Mamić</item>
    </izvorni_sadrzaj>
    <derivirana_varijabla naziv="DomainObject.Predmet.ProtuStrankaListFormated_1">
      <item>ZDENKA MAMIĆ d.o.o. za usluge zastupanog po punomoćniku Zdenka Mamić</item>
    </derivirana_varijabla>
  </DomainObject.Predmet.ProtuStrankaListFormated>
  <DomainObject.Predmet.ProtuStrankaListFormatedOIB>
    <izvorni_sadrzaj>
      <item>ZDENKA MAMIĆ d.o.o. za usluge, OIB 06755459079 zastupanog po punomoćniku Zdenka Mamić</item>
    </izvorni_sadrzaj>
    <derivirana_varijabla naziv="DomainObject.Predmet.ProtuStrankaListFormatedOIB_1">
      <item>ZDENKA MAMIĆ d.o.o. za usluge, OIB 06755459079 zastupanog po punomoćniku Zdenka Mamić</item>
    </derivirana_varijabla>
  </DomainObject.Predmet.ProtuStrankaListFormatedOIB>
  <DomainObject.Predmet.ProtuStrankaListFormatedWithAdress>
    <izvorni_sadrzaj>
      <item>ZDENKA MAMIĆ d.o.o. za usluge, Gundulićeva 47, 10000 Zagreb zastupanog po punomoćniku Zdenka Mamić</item>
    </izvorni_sadrzaj>
    <derivirana_varijabla naziv="DomainObject.Predmet.ProtuStrankaListFormatedWithAdress_1">
      <item>ZDENKA MAMIĆ d.o.o. za usluge, Gundulićeva 47, 10000 Zagreb zastupanog po punomoćniku Zdenka Mamić</item>
    </derivirana_varijabla>
  </DomainObject.Predmet.ProtuStrankaListFormatedWithAdress>
  <DomainObject.Predmet.ProtuStrankaListFormatedWithAdressOIB>
    <izvorni_sadrzaj>
      <item>ZDENKA MAMIĆ d.o.o. za usluge, OIB 06755459079, Gundulićeva 47, 10000 Zagreb zastupanog po punomoćniku Zdenka Mamić</item>
    </izvorni_sadrzaj>
    <derivirana_varijabla naziv="DomainObject.Predmet.ProtuStrankaListFormatedWithAdressOIB_1">
      <item>ZDENKA MAMIĆ d.o.o. za usluge, OIB 06755459079, Gundulićeva 47, 10000 Zagreb zastupanog po punomoćniku Zdenka Mamić</item>
    </derivirana_varijabla>
  </DomainObject.Predmet.ProtuStrankaListFormatedWithAdressOIB>
  <DomainObject.Predmet.ProtuStrankaListNazivFormated>
    <izvorni_sadrzaj>
      <item>ZDENKA MAMIĆ d.o.o. za usluge</item>
    </izvorni_sadrzaj>
    <derivirana_varijabla naziv="DomainObject.Predmet.ProtuStrankaListNazivFormated_1">
      <item>ZDENKA MAMIĆ d.o.o. za usluge</item>
    </derivirana_varijabla>
  </DomainObject.Predmet.ProtuStrankaListNazivFormated>
  <DomainObject.Predmet.ProtuStrankaListNazivFormatedOIB>
    <izvorni_sadrzaj>
      <item>ZDENKA MAMIĆ d.o.o. za usluge, OIB 06755459079</item>
    </izvorni_sadrzaj>
    <derivirana_varijabla naziv="DomainObject.Predmet.ProtuStrankaListNazivFormatedOIB_1">
      <item>ZDENKA MAMIĆ d.o.o. za usluge, OIB 06755459079</item>
    </derivirana_varijabla>
  </DomainObject.Predmet.ProtuStrankaListNazivFormatedOIB>
  <DomainObject.Predmet.OstaliListFormated>
    <izvorni_sadrzaj>
      <item>Zdenka Mamić punomoćnik sudionika u postupku ZDENKA MAMIĆ d.o.o. za usluge</item>
    </izvorni_sadrzaj>
    <derivirana_varijabla naziv="DomainObject.Predmet.OstaliListFormated_1">
      <item>Zdenka Mamić punomoćnik sudionika u postupku ZDENKA MAMIĆ d.o.o. za usluge</item>
    </derivirana_varijabla>
  </DomainObject.Predmet.OstaliListFormated>
  <DomainObject.Predmet.OstaliListFormatedOIB>
    <izvorni_sadrzaj>
      <item>Zdenka Mamić, OIB 59570511664 punomoćnik sudionika u postupku ZDENKA MAMIĆ d.o.o. za usluge</item>
    </izvorni_sadrzaj>
    <derivirana_varijabla naziv="DomainObject.Predmet.OstaliListFormatedOIB_1">
      <item>Zdenka Mamić, OIB 59570511664 punomoćnik sudionika u postupku ZDENKA MAMIĆ d.o.o. za usluge</item>
    </derivirana_varijabla>
  </DomainObject.Predmet.OstaliListFormatedOIB>
  <DomainObject.Predmet.OstaliListFormatedWithAdress>
    <izvorni_sadrzaj>
      <item>Zdenka Mamić, Gundulićeva 47, 10000 Zagreb punomoćnik sudionika u postupku ZDENKA MAMIĆ d.o.o. za usluge</item>
    </izvorni_sadrzaj>
    <derivirana_varijabla naziv="DomainObject.Predmet.OstaliListFormatedWithAdress_1">
      <item>Zdenka Mamić, Gundulićeva 47, 10000 Zagreb punomoćnik sudionika u postupku ZDENKA MAMIĆ d.o.o. za usluge</item>
    </derivirana_varijabla>
  </DomainObject.Predmet.OstaliListFormatedWithAdress>
  <DomainObject.Predmet.OstaliListFormatedWithAdressOIB>
    <izvorni_sadrzaj>
      <item>Zdenka Mamić, OIB 59570511664, Gundulićeva 47, 10000 Zagreb punomoćnik sudionika u postupku ZDENKA MAMIĆ d.o.o. za usluge</item>
    </izvorni_sadrzaj>
    <derivirana_varijabla naziv="DomainObject.Predmet.OstaliListFormatedWithAdressOIB_1">
      <item>Zdenka Mamić, OIB 59570511664, Gundulićeva 47, 10000 Zagreb punomoćnik sudionika u postupku ZDENKA MAMIĆ d.o.o. za usluge</item>
    </derivirana_varijabla>
  </DomainObject.Predmet.OstaliListFormatedWithAdressOIB>
  <DomainObject.Predmet.OstaliListNazivFormated>
    <izvorni_sadrzaj>
      <item>Zdenka Mamić</item>
    </izvorni_sadrzaj>
    <derivirana_varijabla naziv="DomainObject.Predmet.OstaliListNazivFormated_1">
      <item>Zdenka Mamić</item>
    </derivirana_varijabla>
  </DomainObject.Predmet.OstaliListNazivFormated>
  <DomainObject.Predmet.OstaliListNazivFormatedOIB>
    <izvorni_sadrzaj>
      <item>Zdenka Mamić, OIB 59570511664</item>
    </izvorni_sadrzaj>
    <derivirana_varijabla naziv="DomainObject.Predmet.OstaliListNazivFormatedOIB_1">
      <item>Zdenka Mamić, OIB 59570511664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St-83/2017-3</izvorni_sadrzaj>
    <derivirana_varijabla naziv="DomainObject.PoslovniBrojDokumenta_1">St-83/2017-3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ZDENKA MAMIĆ d.o.o. za usluge</izvorni_sadrzaj>
    <derivirana_varijabla naziv="DomainObject.Predmet.ProtustrankaIDrugi_1">ZDENKA MAMIĆ 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ZDENKA MAMIĆ d.o.o. za usluge, OIB 06755459079, Gundulićeva 47, 10000 Zagreb</izvorni_sadrzaj>
    <derivirana_varijabla naziv="DomainObject.Predmet.ProtustrankaIDrugiAdressOIB_1">ZDENKA MAMIĆ d.o.o. za usluge, OIB 06755459079, Gundulićeva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ZDENKA MAMIĆ d.o.o. za usluge</item>
      <item>FINA Regionalni centar Zagreb, Podružnica Zagreb</item>
      <item>Zdenka Mamić</item>
    </izvorni_sadrzaj>
    <derivirana_varijabla naziv="DomainObject.Predmet.SudioniciListNaziv_1">
      <item>ZDENKA MAMIĆ d.o.o. za usluge</item>
      <item>FINA Regionalni centar Zagreb, Podružnica Zagreb</item>
      <item>Zdenka Mamić</item>
    </derivirana_varijabla>
  </DomainObject.Predmet.SudioniciListNaziv>
  <DomainObject.Predmet.SudioniciListAdressOIB>
    <izvorni_sadrzaj>
      <item>ZDENKA MAMIĆ d.o.o. za usluge, OIB 06755459079, Gundulićeva 47,10000 Zagreb</item>
      <item>FINA Regionalni centar Zagreb, Podružnica Zagreb, OIB 85821130368, Trg svibanjskih žrtava 1995. br. 1,10000 Zagreb</item>
      <item>Zdenka Mamić, OIB 59570511664, Gundulićeva 47,10000 Zagreb</item>
    </izvorni_sadrzaj>
    <derivirana_varijabla naziv="DomainObject.Predmet.SudioniciListAdressOIB_1">
      <item>ZDENKA MAMIĆ d.o.o. za usluge, OIB 06755459079, Gundulićeva 47,10000 Zagreb</item>
      <item>FINA Regionalni centar Zagreb, Podružnica Zagreb, OIB 85821130368, Trg svibanjskih žrtava 1995. br. 1,10000 Zagreb</item>
      <item>Zdenka Mamić, OIB 59570511664, Gundulićeva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4DA39-13D8-4650-B0CE-0A002C53F6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3417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2017-05-16T06:37:00Z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