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b54f0d" w14:paraId="3b54f0d" w:rsidRDefault="00A46EC8" w:rsidP="00A46EC8" w:rsidR="00A46EC8">
      <w:pPr>
        <w:jc w:val="right"/>
        <w15:collapsed w:val="false"/>
      </w:pPr>
      <w:bookmarkStart w:name="_GoBack" w:id="0"/>
      <w:bookmarkEnd w:id="0"/>
      <w:r>
        <w:t>4 St-</w:t>
      </w:r>
      <w:r w:rsidR="00F04000">
        <w:t>2</w:t>
      </w:r>
      <w:r w:rsidR="004411F9">
        <w:t>8</w:t>
      </w:r>
      <w:r w:rsidR="00AB72B8">
        <w:t>36</w:t>
      </w:r>
      <w:r w:rsidR="009B76F4">
        <w:t>/16-</w:t>
      </w:r>
      <w:r w:rsidR="005F5C2D">
        <w:t>4</w:t>
      </w:r>
    </w:p>
    <w:p w:rsidRDefault="00A46EC8" w:rsidP="00A46EC8" w:rsidR="00A46EC8">
      <w:pPr>
        <w:ind w:left="851"/>
      </w:pPr>
      <w:r>
        <w:rPr>
          <w:b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46EC8" w:rsidP="00A46EC8" w:rsidR="00A46EC8"/>
    <w:p w:rsidRDefault="00A46EC8" w:rsidP="00A46EC8" w:rsidR="00A46EC8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A46EC8" w:rsidP="00A46EC8" w:rsidR="00A46EC8">
      <w:pPr>
        <w:ind w:hanging="720" w:left="360"/>
        <w:rPr>
          <w:b/>
          <w:bCs/>
        </w:rPr>
      </w:pPr>
      <w:r>
        <w:rPr>
          <w:sz w:val="22"/>
          <w:szCs w:val="22"/>
        </w:rPr>
        <w:t xml:space="preserve">     TRGOVAČKI SUD U OSIJEKU</w:t>
      </w:r>
    </w:p>
    <w:p w:rsidRDefault="00A46EC8" w:rsidP="00A46EC8" w:rsidR="00A46EC8">
      <w:pPr>
        <w:rPr>
          <w:bCs/>
        </w:rPr>
      </w:pPr>
    </w:p>
    <w:p w:rsidRDefault="00A46EC8" w:rsidP="00A46EC8" w:rsidR="00A46EC8">
      <w:pPr>
        <w:jc w:val="center"/>
        <w:rPr>
          <w:bCs/>
        </w:rPr>
      </w:pPr>
      <w:r>
        <w:rPr>
          <w:bCs/>
        </w:rPr>
        <w:t>U  I M E  R E P U B L I K E  H R V A T S K E</w:t>
      </w:r>
    </w:p>
    <w:p w:rsidRDefault="00A46EC8" w:rsidP="00A46EC8" w:rsidR="00A46EC8">
      <w:pPr>
        <w:jc w:val="center"/>
        <w:rPr>
          <w:bCs/>
        </w:rPr>
      </w:pPr>
    </w:p>
    <w:p w:rsidRDefault="00A46EC8" w:rsidP="00A46EC8" w:rsidR="00A46EC8">
      <w:pPr>
        <w:jc w:val="center"/>
        <w:rPr>
          <w:bCs/>
        </w:rPr>
      </w:pPr>
      <w:r>
        <w:rPr>
          <w:bCs/>
        </w:rPr>
        <w:t>R J E Š E N J E</w:t>
      </w:r>
    </w:p>
    <w:p w:rsidRDefault="00A46EC8" w:rsidP="00A46EC8" w:rsidR="00A46EC8">
      <w:pPr>
        <w:ind w:left="1485"/>
        <w:jc w:val="both"/>
      </w:pPr>
    </w:p>
    <w:p w:rsidRDefault="004411F9" w:rsidP="004411F9" w:rsidR="004411F9"/>
    <w:p w:rsidRDefault="004411F9" w:rsidP="004411F9" w:rsidR="004411F9">
      <w:pPr>
        <w:jc w:val="both"/>
      </w:pPr>
      <w:r>
        <w:t xml:space="preserve">               TRGOVAČKI SUD U OSIJEKU, po sucu Dubravki Kuveždić, u stečajnom predmetu povodom zahtjeva Financijske agencije Regionalni centar Osijek, Podružnica Osijek, L. </w:t>
      </w:r>
      <w:proofErr w:type="spellStart"/>
      <w:r>
        <w:t>Jagera</w:t>
      </w:r>
      <w:proofErr w:type="spellEnd"/>
      <w:r>
        <w:t xml:space="preserve"> 3, OIB 85821130368, za provedbom skraćenog stečajnog postupka nad dužnikom </w:t>
      </w:r>
      <w:r w:rsidR="00B002FB">
        <w:t>MESIHOVINA j.d.o.o. za ugostiteljstvo i ostale usluge, OIB 08373461309, MBS 030150825</w:t>
      </w:r>
      <w:r>
        <w:t>, dana 2</w:t>
      </w:r>
      <w:r w:rsidR="008466C6">
        <w:t>4</w:t>
      </w:r>
      <w:r>
        <w:t xml:space="preserve">. siječnja 2017., </w:t>
      </w:r>
    </w:p>
    <w:p w:rsidRDefault="004411F9" w:rsidP="004411F9" w:rsidR="004411F9">
      <w:pPr>
        <w:jc w:val="both"/>
      </w:pPr>
    </w:p>
    <w:p w:rsidRDefault="004411F9" w:rsidP="004411F9" w:rsidR="004411F9">
      <w:pPr>
        <w:jc w:val="both"/>
      </w:pPr>
    </w:p>
    <w:p w:rsidRDefault="004411F9" w:rsidP="004411F9" w:rsidR="004411F9">
      <w:pPr>
        <w:jc w:val="center"/>
        <w:rPr>
          <w:bCs/>
        </w:rPr>
      </w:pPr>
      <w:r>
        <w:rPr>
          <w:bCs/>
        </w:rPr>
        <w:t>r i j e š i o    j e</w:t>
      </w:r>
    </w:p>
    <w:p w:rsidRDefault="004411F9" w:rsidP="004411F9" w:rsidR="004411F9">
      <w:pPr>
        <w:ind w:left="360"/>
        <w:jc w:val="both"/>
      </w:pPr>
      <w:r>
        <w:t xml:space="preserve">                                                </w:t>
      </w:r>
    </w:p>
    <w:p w:rsidRDefault="004411F9" w:rsidP="004411F9" w:rsidR="004411F9">
      <w:pPr>
        <w:ind w:left="360"/>
        <w:jc w:val="both"/>
      </w:pPr>
    </w:p>
    <w:p w:rsidRDefault="004411F9" w:rsidP="004411F9" w:rsidR="004411F9">
      <w:pPr>
        <w:pStyle w:val="Odlomakpopisa"/>
        <w:numPr>
          <w:ilvl w:val="0"/>
          <w:numId w:val="1"/>
        </w:numPr>
        <w:jc w:val="both"/>
      </w:pPr>
      <w:r>
        <w:rPr>
          <w:bCs/>
        </w:rPr>
        <w:t>OTVARA SE stečajni postupak nad dužnikom</w:t>
      </w:r>
      <w:r>
        <w:t xml:space="preserve"> </w:t>
      </w:r>
      <w:r w:rsidR="000B3807">
        <w:t>MESIHOVINA j.d.o.o. za ugostiteljstvo i ostale usluge</w:t>
      </w:r>
      <w:r>
        <w:t>, OIB</w:t>
      </w:r>
      <w:r w:rsidR="000B3807">
        <w:t xml:space="preserve"> 08373461309, </w:t>
      </w:r>
      <w:r>
        <w:t>MBS 0301</w:t>
      </w:r>
      <w:r w:rsidR="000B3807">
        <w:t>50825</w:t>
      </w:r>
      <w:r>
        <w:t>.</w:t>
      </w:r>
    </w:p>
    <w:p w:rsidRDefault="004411F9" w:rsidP="004411F9" w:rsidR="004411F9">
      <w:pPr>
        <w:pStyle w:val="Odlomakpopisa"/>
        <w:ind w:left="1571"/>
        <w:jc w:val="both"/>
      </w:pPr>
    </w:p>
    <w:p w:rsidRDefault="004411F9" w:rsidP="004411F9" w:rsidR="004411F9">
      <w:pPr>
        <w:pStyle w:val="Odlomakpopisa"/>
        <w:numPr>
          <w:ilvl w:val="0"/>
          <w:numId w:val="1"/>
        </w:numPr>
        <w:tabs>
          <w:tab w:pos="6195" w:val="left"/>
        </w:tabs>
        <w:jc w:val="both"/>
      </w:pPr>
      <w:r>
        <w:t xml:space="preserve">Za stečajnog upravitelja imenuje se  </w:t>
      </w:r>
      <w:r w:rsidR="008466C6">
        <w:t xml:space="preserve">Siniša </w:t>
      </w:r>
      <w:proofErr w:type="spellStart"/>
      <w:r w:rsidR="008466C6">
        <w:t>Rajnović</w:t>
      </w:r>
      <w:proofErr w:type="spellEnd"/>
      <w:r w:rsidR="008466C6">
        <w:t xml:space="preserve"> iz </w:t>
      </w:r>
      <w:proofErr w:type="spellStart"/>
      <w:r w:rsidR="008466C6">
        <w:t>Milanovca</w:t>
      </w:r>
      <w:proofErr w:type="spellEnd"/>
      <w:r w:rsidR="008466C6">
        <w:t>, Sv. Trojstva 87, OIB 86217384445.</w:t>
      </w:r>
    </w:p>
    <w:p w:rsidRDefault="004411F9" w:rsidP="004411F9" w:rsidR="004411F9">
      <w:pPr>
        <w:jc w:val="both"/>
      </w:pPr>
      <w:r>
        <w:t xml:space="preserve"> </w:t>
      </w:r>
    </w:p>
    <w:p w:rsidRDefault="004411F9" w:rsidP="004411F9" w:rsidR="004411F9">
      <w:pPr>
        <w:pStyle w:val="Odlomakpopisa"/>
        <w:numPr>
          <w:ilvl w:val="0"/>
          <w:numId w:val="1"/>
        </w:numPr>
        <w:jc w:val="both"/>
        <w:rPr>
          <w:bCs/>
        </w:rPr>
      </w:pPr>
      <w:r>
        <w:rPr>
          <w:bCs/>
        </w:rPr>
        <w:t xml:space="preserve">ZAKLJUČUJE SE stečajni postupak nad dužnikom </w:t>
      </w:r>
      <w:r w:rsidR="000B3807">
        <w:t>MESIHOVINA j.d.o.o. za ugostiteljstvo i ostale usluge</w:t>
      </w:r>
      <w:r>
        <w:t xml:space="preserve">, </w:t>
      </w:r>
      <w:r w:rsidR="000B3807">
        <w:t>OIB 08373461309, MBS 030150825</w:t>
      </w:r>
      <w:r>
        <w:t>.</w:t>
      </w:r>
    </w:p>
    <w:p w:rsidRDefault="004411F9" w:rsidP="004411F9" w:rsidR="004411F9">
      <w:pPr>
        <w:pStyle w:val="Odlomakpopisa"/>
        <w:rPr>
          <w:bCs/>
        </w:rPr>
      </w:pPr>
    </w:p>
    <w:p w:rsidRDefault="004411F9" w:rsidP="004411F9" w:rsidR="004411F9">
      <w:pPr>
        <w:pStyle w:val="Odlomakpopisa"/>
        <w:numPr>
          <w:ilvl w:val="0"/>
          <w:numId w:val="1"/>
        </w:numPr>
        <w:jc w:val="both"/>
        <w:rPr>
          <w:bCs/>
        </w:rPr>
      </w:pPr>
      <w:r>
        <w:rPr>
          <w:bCs/>
        </w:rPr>
        <w:t>Ovo rješenje objavit će se na mrežnoj stranici e-Oglasna ploča sudova i dostaviti  registru nadležnom za dužnika.</w:t>
      </w:r>
    </w:p>
    <w:p w:rsidRDefault="004411F9" w:rsidP="004411F9" w:rsidR="004411F9">
      <w:pPr>
        <w:pStyle w:val="Tijeloteksta"/>
        <w:rPr>
          <w:b/>
          <w:bCs/>
        </w:rPr>
      </w:pPr>
    </w:p>
    <w:p w:rsidRDefault="004411F9" w:rsidP="004411F9" w:rsidR="004411F9">
      <w:pPr>
        <w:pStyle w:val="Tijeloteksta"/>
        <w:rPr>
          <w:bCs/>
        </w:rPr>
      </w:pPr>
    </w:p>
    <w:p w:rsidRDefault="004411F9" w:rsidP="004411F9" w:rsidR="004411F9">
      <w:pPr>
        <w:pStyle w:val="Tijeloteksta"/>
        <w:jc w:val="center"/>
        <w:rPr>
          <w:bCs/>
        </w:rPr>
      </w:pPr>
      <w:r>
        <w:rPr>
          <w:bCs/>
        </w:rPr>
        <w:t>Obrazloženje</w:t>
      </w:r>
    </w:p>
    <w:p w:rsidRDefault="004411F9" w:rsidP="004411F9" w:rsidR="004411F9">
      <w:pPr>
        <w:pStyle w:val="Tijeloteksta"/>
        <w:jc w:val="center"/>
        <w:rPr>
          <w:bCs/>
        </w:rPr>
      </w:pPr>
    </w:p>
    <w:p w:rsidRDefault="004411F9" w:rsidP="004411F9" w:rsidR="004411F9">
      <w:pPr>
        <w:pStyle w:val="Tijeloteksta"/>
        <w:jc w:val="center"/>
        <w:rPr>
          <w:bCs/>
        </w:rPr>
      </w:pPr>
    </w:p>
    <w:p w:rsidRDefault="004411F9" w:rsidP="004411F9" w:rsidR="004411F9">
      <w:pPr>
        <w:jc w:val="both"/>
      </w:pPr>
      <w:r>
        <w:t xml:space="preserve">            Financijska agencija Regionalni centar Osijek, Podružnica Osijek podnijela je dana </w:t>
      </w:r>
      <w:r w:rsidR="008466C6">
        <w:t>9</w:t>
      </w:r>
      <w:r>
        <w:t xml:space="preserve">. studenoga 2016. zahtjev ovom sudu za provedbu skraćenog stečajnog postupka nad  dužnikom </w:t>
      </w:r>
      <w:r w:rsidR="000B3807">
        <w:t>MESIHOVINA j.</w:t>
      </w:r>
      <w:r>
        <w:t>d</w:t>
      </w:r>
      <w:r w:rsidR="00C957C6">
        <w:t xml:space="preserve">.o.o. </w:t>
      </w:r>
      <w:r w:rsidR="000B3807">
        <w:t>za ugostiteljstvo i ostale usluge,</w:t>
      </w:r>
      <w:r>
        <w:t xml:space="preserve"> OIB </w:t>
      </w:r>
      <w:r w:rsidR="000B3807">
        <w:t>08373461309</w:t>
      </w:r>
      <w:r>
        <w:t>,</w:t>
      </w:r>
      <w:r w:rsidR="00C957C6">
        <w:t xml:space="preserve"> sa sjedištem u </w:t>
      </w:r>
      <w:r w:rsidR="000B3807">
        <w:t>Vijenac Petrove gore 23, Osijek.</w:t>
      </w:r>
    </w:p>
    <w:p w:rsidRDefault="004411F9" w:rsidP="004411F9" w:rsidR="004411F9"/>
    <w:p w:rsidRDefault="004411F9" w:rsidP="004411F9" w:rsidR="004411F9">
      <w:pPr>
        <w:ind w:firstLine="708"/>
        <w:jc w:val="both"/>
      </w:pPr>
      <w:r>
        <w:t>Trgovački sud u Osijeku je dana</w:t>
      </w:r>
      <w:r w:rsidR="000B3807">
        <w:t xml:space="preserve"> </w:t>
      </w:r>
      <w:r w:rsidR="008466C6">
        <w:t>14.</w:t>
      </w:r>
      <w:r>
        <w:t xml:space="preserve"> studenog 201</w:t>
      </w:r>
      <w:r w:rsidR="00C957C6">
        <w:t>6</w:t>
      </w:r>
      <w:r>
        <w:t>. objavio oglas na mrežnoj stranici e-Oglasna ploča sudova pod posl</w:t>
      </w:r>
      <w:r w:rsidR="000B3807">
        <w:t>ovnim</w:t>
      </w:r>
      <w:r>
        <w:t xml:space="preserve"> brojem St-</w:t>
      </w:r>
      <w:r w:rsidR="00C957C6">
        <w:t>28</w:t>
      </w:r>
      <w:r w:rsidR="000A64A8">
        <w:t>3</w:t>
      </w:r>
      <w:r w:rsidR="00C957C6">
        <w:t>6/16</w:t>
      </w:r>
      <w:r>
        <w:t>-3 sukladno čl. 430 Stečajni zakon (NN br. 7</w:t>
      </w:r>
      <w:r w:rsidR="00C957C6">
        <w:t>1</w:t>
      </w:r>
      <w:r>
        <w:t xml:space="preserve">/15, dalje SZ) kojim su pozvane osobe ovlaštene za zastupanje dužnika po zakonu da sudu u roku od 15 dana od dana objave oglasa dostave javnobilježnički ovjerovljeni </w:t>
      </w:r>
      <w:proofErr w:type="spellStart"/>
      <w:r>
        <w:t>prokazni</w:t>
      </w:r>
      <w:proofErr w:type="spellEnd"/>
      <w:r>
        <w:t xml:space="preserve"> popis imovine i obveza na propisanom obrascu, te su ujedno pozvani i vjerovnici da </w:t>
      </w:r>
      <w:r>
        <w:lastRenderedPageBreak/>
        <w:t xml:space="preserve">najkasnije u roku 45 dana od dana objave oglasa predlože otvaranje stečajnog postupka nad dužnikom, pod prijetnjom nastupanja pravnih posljedica iz članka 431. SZ.                  </w:t>
      </w:r>
    </w:p>
    <w:p w:rsidRDefault="004411F9" w:rsidP="004411F9" w:rsidR="004411F9">
      <w:pPr>
        <w:pStyle w:val="Tijeloteksta"/>
        <w:ind w:firstLine="708"/>
        <w:jc w:val="center"/>
      </w:pPr>
    </w:p>
    <w:p w:rsidRDefault="004411F9" w:rsidP="004411F9" w:rsidR="004411F9">
      <w:pPr>
        <w:pStyle w:val="Tijeloteksta"/>
        <w:ind w:firstLine="708"/>
      </w:pPr>
      <w:r>
        <w:t>Budući da protekom roka od 45 dana vjerovnici, a niti osobe ovlaštene za zastupanje dužnika nisu postupili po pozivu suda, kod dužnika je utvrđen stečajni razlog iz članka 5. stav 2. SZ-a- nesposobnost za plaćanje, te je sukladno članku 431 stav1 i 2 Stečajnog zakona  po službenoj dužnosti riješeno kao u izreci.</w:t>
      </w:r>
    </w:p>
    <w:p w:rsidRDefault="00A46EC8" w:rsidP="00A46EC8" w:rsidR="00A46EC8">
      <w:pPr>
        <w:pStyle w:val="Tijeloteksta"/>
      </w:pPr>
    </w:p>
    <w:p w:rsidRDefault="00A46EC8" w:rsidP="00A46EC8" w:rsidR="00A46EC8">
      <w:pPr>
        <w:pStyle w:val="Tijeloteksta"/>
        <w:ind w:firstLine="71"/>
      </w:pPr>
    </w:p>
    <w:p w:rsidRDefault="00EB1C28" w:rsidP="00BE3F93" w:rsidR="002C7D0A">
      <w:pPr>
        <w:pStyle w:val="Tijeloteksta"/>
        <w:jc w:val="center"/>
      </w:pPr>
      <w:r>
        <w:t>U Osijeku</w:t>
      </w:r>
      <w:r w:rsidR="00F414CC">
        <w:t xml:space="preserve"> </w:t>
      </w:r>
      <w:r w:rsidR="00896E37">
        <w:t>2</w:t>
      </w:r>
      <w:r w:rsidR="00333E66">
        <w:t>4</w:t>
      </w:r>
      <w:r w:rsidR="00AD6FCE">
        <w:t>.</w:t>
      </w:r>
      <w:r w:rsidR="00D62F0A">
        <w:t xml:space="preserve"> siječnja 2017. </w:t>
      </w:r>
      <w:r w:rsidR="00A46EC8">
        <w:t xml:space="preserve">  </w:t>
      </w:r>
    </w:p>
    <w:p w:rsidRDefault="002C7D0A" w:rsidP="002C7D0A" w:rsidR="002C7D0A">
      <w:pPr>
        <w:tabs>
          <w:tab w:pos="1590" w:val="left"/>
        </w:tabs>
      </w:pPr>
    </w:p>
    <w:p w:rsidRDefault="002C7D0A" w:rsidP="002C7D0A" w:rsidR="002C7D0A">
      <w:pPr>
        <w:tabs>
          <w:tab w:pos="1590" w:val="left"/>
        </w:tabs>
      </w:pPr>
    </w:p>
    <w:p w:rsidRDefault="002C7D0A" w:rsidP="002C7D0A" w:rsidR="002C7D0A">
      <w:pPr>
        <w:ind w:firstLine="708" w:left="4956"/>
      </w:pPr>
      <w:r>
        <w:t xml:space="preserve">          S U D A C :</w:t>
      </w:r>
    </w:p>
    <w:p w:rsidRDefault="002C7D0A" w:rsidP="002C7D0A" w:rsidR="002C7D0A">
      <w:pPr>
        <w:ind w:firstLine="708" w:left="4248"/>
      </w:pPr>
      <w:r>
        <w:t xml:space="preserve">             Dubravka Kuveždić, v.r.</w:t>
      </w:r>
    </w:p>
    <w:p w:rsidRDefault="002C7D0A" w:rsidP="002C7D0A" w:rsidR="002C7D0A"/>
    <w:p w:rsidRDefault="002C7D0A" w:rsidP="002C7D0A" w:rsidR="002C7D0A"/>
    <w:p w:rsidRDefault="002C7D0A" w:rsidP="002C7D0A" w:rsidR="002C7D0A">
      <w:pPr>
        <w:pStyle w:val="Tijeloteksta"/>
        <w:jc w:val="left"/>
      </w:pPr>
      <w:r>
        <w:t>UPUTA O PRAVNOM LIJEKU:</w:t>
      </w:r>
    </w:p>
    <w:p w:rsidRDefault="002C7D0A" w:rsidP="002C7D0A" w:rsidR="002C7D0A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2C7D0A" w:rsidP="002C7D0A" w:rsidR="002C7D0A"/>
    <w:p w:rsidRDefault="002C7D0A" w:rsidP="002C7D0A" w:rsidR="002C7D0A"/>
    <w:p w:rsidRDefault="002C7D0A" w:rsidP="002C7D0A" w:rsidR="002C7D0A">
      <w:pPr>
        <w:ind w:firstLine="708" w:left="4248"/>
      </w:pPr>
      <w:r>
        <w:t xml:space="preserve">                   Za točnost </w:t>
      </w:r>
      <w:proofErr w:type="spellStart"/>
      <w:r>
        <w:t>otpravka</w:t>
      </w:r>
      <w:proofErr w:type="spellEnd"/>
    </w:p>
    <w:p w:rsidRDefault="002C7D0A" w:rsidP="002C7D0A" w:rsidR="002C7D0A">
      <w:pPr>
        <w:ind w:firstLine="708" w:left="4248"/>
      </w:pPr>
      <w:r>
        <w:t xml:space="preserve">                   ovlašteni službenik:</w:t>
      </w:r>
    </w:p>
    <w:p w:rsidRDefault="002C7D0A" w:rsidP="002C7D0A" w:rsidR="002C7D0A">
      <w:pPr>
        <w:ind w:firstLine="708" w:left="4956"/>
      </w:pPr>
      <w:r>
        <w:t xml:space="preserve">           Darija Miličević </w:t>
      </w:r>
    </w:p>
    <w:p w:rsidRDefault="002C7D0A" w:rsidP="002C7D0A" w:rsidR="002C7D0A"/>
    <w:p w:rsidRDefault="00387471" w:rsidP="002C7D0A" w:rsidR="00387471">
      <w:pPr>
        <w:tabs>
          <w:tab w:pos="1590" w:val="left"/>
        </w:tabs>
      </w:pPr>
    </w:p>
    <w:p w:rsidRDefault="00387471" w:rsidP="00387471" w:rsidR="00387471" w:rsidRPr="00387471"/>
    <w:p w:rsidRDefault="00387471" w:rsidP="00387471" w:rsidR="00387471" w:rsidRPr="00387471"/>
    <w:p w:rsidRDefault="00387471" w:rsidP="00387471" w:rsidR="00387471" w:rsidRPr="00387471"/>
    <w:p w:rsidRDefault="00387471" w:rsidP="00387471" w:rsidR="00387471" w:rsidRPr="00387471"/>
    <w:p w:rsidRDefault="00387471" w:rsidP="00387471" w:rsidR="00387471" w:rsidRPr="00387471"/>
    <w:p w:rsidRDefault="00387471" w:rsidP="00387471" w:rsidR="00387471" w:rsidRPr="00387471"/>
    <w:p w:rsidRDefault="00387471" w:rsidP="00387471" w:rsidR="00387471" w:rsidRPr="00387471"/>
    <w:p w:rsidRDefault="00387471" w:rsidP="00387471" w:rsidR="00387471" w:rsidRPr="00387471"/>
    <w:p w:rsidRDefault="00387471" w:rsidP="00387471" w:rsidR="00387471"/>
    <w:p w:rsidRDefault="002C7D0A" w:rsidP="00387471" w:rsidR="002C7D0A">
      <w:pPr>
        <w:ind w:firstLine="708"/>
      </w:pPr>
    </w:p>
    <w:p w:rsidRDefault="00387471" w:rsidP="00387471" w:rsidR="00387471">
      <w:pPr>
        <w:ind w:firstLine="708"/>
      </w:pPr>
    </w:p>
    <w:p w:rsidRDefault="00387471" w:rsidP="00387471" w:rsidR="00387471">
      <w:pPr>
        <w:ind w:firstLine="708"/>
      </w:pPr>
    </w:p>
    <w:p w:rsidRDefault="00387471" w:rsidP="00387471" w:rsidR="00387471">
      <w:pPr>
        <w:ind w:firstLine="708"/>
      </w:pPr>
    </w:p>
    <w:p w:rsidRDefault="00387471" w:rsidP="00387471" w:rsidR="00387471">
      <w:pPr>
        <w:ind w:firstLine="708"/>
      </w:pPr>
    </w:p>
    <w:sectPr w:rsidSect="00595F9B" w:rsidR="00387471">
      <w:headerReference w:type="default" r:id="rId11"/>
      <w:pgSz w:h="16838" w:w="11906"/>
      <w:pgMar w:gutter="0" w:footer="708" w:header="708" w:left="1417" w:bottom="1417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134D9" w:rsidP="00C02BFE" w:rsidR="008134D9">
      <w:r>
        <w:separator/>
      </w:r>
    </w:p>
  </w:endnote>
  <w:endnote w:id="0" w:type="continuationSeparator">
    <w:p w:rsidRDefault="008134D9" w:rsidP="00C02BFE" w:rsidR="008134D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134D9" w:rsidP="00C02BFE" w:rsidR="008134D9">
      <w:r>
        <w:separator/>
      </w:r>
    </w:p>
  </w:footnote>
  <w:footnote w:id="0" w:type="continuationSeparator">
    <w:p w:rsidRDefault="008134D9" w:rsidP="00C02BFE" w:rsidR="008134D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2BFE" w:rsidP="00C02BFE" w:rsidR="00C02BFE">
    <w:pPr>
      <w:pStyle w:val="Zaglavlje"/>
      <w:jc w:val="right"/>
    </w:pPr>
    <w:r>
      <w:t>4 St-</w:t>
    </w:r>
    <w:r w:rsidR="00804C5F">
      <w:t>2</w:t>
    </w:r>
    <w:r w:rsidR="00C957C6">
      <w:t>8</w:t>
    </w:r>
    <w:r w:rsidR="000A64A8">
      <w:t>3</w:t>
    </w:r>
    <w:r w:rsidR="00C957C6">
      <w:t>6</w:t>
    </w:r>
    <w:r w:rsidR="00027074">
      <w:t>/</w:t>
    </w:r>
    <w:r w:rsidR="009365DE">
      <w:t>16-</w:t>
    </w:r>
    <w:r w:rsidR="007843B5">
      <w:t>4</w:t>
    </w:r>
  </w:p>
  <w:p w:rsidRDefault="00595F9B" w:rsidP="00C02BFE" w:rsidR="00595F9B">
    <w:pPr>
      <w:pStyle w:val="Zaglavlje"/>
      <w:jc w:val="right"/>
    </w:pPr>
  </w:p>
  <w:p w:rsidRDefault="00595F9B" w:rsidP="00C02BFE" w:rsidR="00595F9B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633"/>
    <w:rsid w:val="00015C2B"/>
    <w:rsid w:val="00027074"/>
    <w:rsid w:val="000316CF"/>
    <w:rsid w:val="00050B75"/>
    <w:rsid w:val="00054544"/>
    <w:rsid w:val="00077343"/>
    <w:rsid w:val="00086BC9"/>
    <w:rsid w:val="00094B08"/>
    <w:rsid w:val="000A64A8"/>
    <w:rsid w:val="000B3807"/>
    <w:rsid w:val="000F7E2C"/>
    <w:rsid w:val="00121279"/>
    <w:rsid w:val="001268C6"/>
    <w:rsid w:val="00141797"/>
    <w:rsid w:val="00160A18"/>
    <w:rsid w:val="00161749"/>
    <w:rsid w:val="001B0F11"/>
    <w:rsid w:val="001C0539"/>
    <w:rsid w:val="001C2E37"/>
    <w:rsid w:val="001D0B40"/>
    <w:rsid w:val="001D7633"/>
    <w:rsid w:val="00207C66"/>
    <w:rsid w:val="0022270F"/>
    <w:rsid w:val="00223884"/>
    <w:rsid w:val="00233E44"/>
    <w:rsid w:val="002762CF"/>
    <w:rsid w:val="0028288F"/>
    <w:rsid w:val="002A6267"/>
    <w:rsid w:val="002B093D"/>
    <w:rsid w:val="002B3018"/>
    <w:rsid w:val="002C3A94"/>
    <w:rsid w:val="002C7D0A"/>
    <w:rsid w:val="002D6515"/>
    <w:rsid w:val="002E7F27"/>
    <w:rsid w:val="002F192F"/>
    <w:rsid w:val="00333084"/>
    <w:rsid w:val="00333E66"/>
    <w:rsid w:val="00344A23"/>
    <w:rsid w:val="00351AA2"/>
    <w:rsid w:val="00380A05"/>
    <w:rsid w:val="00387471"/>
    <w:rsid w:val="003902DD"/>
    <w:rsid w:val="0039778E"/>
    <w:rsid w:val="003A5A04"/>
    <w:rsid w:val="003A5C60"/>
    <w:rsid w:val="003A7D8E"/>
    <w:rsid w:val="003D4A8A"/>
    <w:rsid w:val="003E31C1"/>
    <w:rsid w:val="003E3449"/>
    <w:rsid w:val="003E6665"/>
    <w:rsid w:val="003F4E19"/>
    <w:rsid w:val="003F51E4"/>
    <w:rsid w:val="004041FE"/>
    <w:rsid w:val="00414929"/>
    <w:rsid w:val="00416C12"/>
    <w:rsid w:val="0042070B"/>
    <w:rsid w:val="00431668"/>
    <w:rsid w:val="00436A52"/>
    <w:rsid w:val="004411F9"/>
    <w:rsid w:val="00463599"/>
    <w:rsid w:val="004645CC"/>
    <w:rsid w:val="00471875"/>
    <w:rsid w:val="004801BA"/>
    <w:rsid w:val="00487D9C"/>
    <w:rsid w:val="004A301E"/>
    <w:rsid w:val="004A468D"/>
    <w:rsid w:val="004B4396"/>
    <w:rsid w:val="004C42DC"/>
    <w:rsid w:val="004C62EB"/>
    <w:rsid w:val="004C7D57"/>
    <w:rsid w:val="004E55C1"/>
    <w:rsid w:val="004F3A00"/>
    <w:rsid w:val="005171C2"/>
    <w:rsid w:val="005736CB"/>
    <w:rsid w:val="00595F9B"/>
    <w:rsid w:val="005B1364"/>
    <w:rsid w:val="005C48E5"/>
    <w:rsid w:val="005C4A2D"/>
    <w:rsid w:val="005D44DA"/>
    <w:rsid w:val="005F356E"/>
    <w:rsid w:val="005F512D"/>
    <w:rsid w:val="005F5C2D"/>
    <w:rsid w:val="006210EA"/>
    <w:rsid w:val="00625F99"/>
    <w:rsid w:val="00627340"/>
    <w:rsid w:val="00627821"/>
    <w:rsid w:val="00631D0A"/>
    <w:rsid w:val="00644074"/>
    <w:rsid w:val="0066353D"/>
    <w:rsid w:val="006711EF"/>
    <w:rsid w:val="0067227F"/>
    <w:rsid w:val="00673A33"/>
    <w:rsid w:val="00691113"/>
    <w:rsid w:val="006C28D7"/>
    <w:rsid w:val="006C495E"/>
    <w:rsid w:val="006D018E"/>
    <w:rsid w:val="006E0C7A"/>
    <w:rsid w:val="0071496C"/>
    <w:rsid w:val="00716632"/>
    <w:rsid w:val="00741E59"/>
    <w:rsid w:val="0078007A"/>
    <w:rsid w:val="007843B5"/>
    <w:rsid w:val="007A2A05"/>
    <w:rsid w:val="007B27D4"/>
    <w:rsid w:val="007D0B3D"/>
    <w:rsid w:val="007D56BF"/>
    <w:rsid w:val="007F503E"/>
    <w:rsid w:val="007F5161"/>
    <w:rsid w:val="00804C5F"/>
    <w:rsid w:val="0081001F"/>
    <w:rsid w:val="008134D9"/>
    <w:rsid w:val="00827C72"/>
    <w:rsid w:val="00832F73"/>
    <w:rsid w:val="008415D2"/>
    <w:rsid w:val="008466C6"/>
    <w:rsid w:val="008529A7"/>
    <w:rsid w:val="00886ACB"/>
    <w:rsid w:val="00896E37"/>
    <w:rsid w:val="008A21DB"/>
    <w:rsid w:val="008C1F00"/>
    <w:rsid w:val="008F3926"/>
    <w:rsid w:val="009365DE"/>
    <w:rsid w:val="009441A8"/>
    <w:rsid w:val="00955E0E"/>
    <w:rsid w:val="009716F5"/>
    <w:rsid w:val="00986876"/>
    <w:rsid w:val="009877A4"/>
    <w:rsid w:val="009A7D2C"/>
    <w:rsid w:val="009B5AFE"/>
    <w:rsid w:val="009B76F4"/>
    <w:rsid w:val="009C193D"/>
    <w:rsid w:val="009C3D31"/>
    <w:rsid w:val="009F6327"/>
    <w:rsid w:val="00A05179"/>
    <w:rsid w:val="00A229AD"/>
    <w:rsid w:val="00A46EC8"/>
    <w:rsid w:val="00A60733"/>
    <w:rsid w:val="00AB2B2A"/>
    <w:rsid w:val="00AB72B8"/>
    <w:rsid w:val="00AC0495"/>
    <w:rsid w:val="00AC3901"/>
    <w:rsid w:val="00AD6FCE"/>
    <w:rsid w:val="00AE5115"/>
    <w:rsid w:val="00AE5F81"/>
    <w:rsid w:val="00B002FB"/>
    <w:rsid w:val="00B11BFF"/>
    <w:rsid w:val="00B30AB4"/>
    <w:rsid w:val="00B4199C"/>
    <w:rsid w:val="00B720CE"/>
    <w:rsid w:val="00B83080"/>
    <w:rsid w:val="00BD27AA"/>
    <w:rsid w:val="00BD3736"/>
    <w:rsid w:val="00BE3F93"/>
    <w:rsid w:val="00BF1260"/>
    <w:rsid w:val="00BF5CB0"/>
    <w:rsid w:val="00C00CDD"/>
    <w:rsid w:val="00C027D8"/>
    <w:rsid w:val="00C02BFE"/>
    <w:rsid w:val="00C20FE3"/>
    <w:rsid w:val="00C55A69"/>
    <w:rsid w:val="00C62BDE"/>
    <w:rsid w:val="00C63862"/>
    <w:rsid w:val="00C878D4"/>
    <w:rsid w:val="00C957C6"/>
    <w:rsid w:val="00CC340C"/>
    <w:rsid w:val="00CF1046"/>
    <w:rsid w:val="00CF2B6E"/>
    <w:rsid w:val="00D5137D"/>
    <w:rsid w:val="00D5233E"/>
    <w:rsid w:val="00D62F0A"/>
    <w:rsid w:val="00D676D9"/>
    <w:rsid w:val="00D82629"/>
    <w:rsid w:val="00D82959"/>
    <w:rsid w:val="00D86BDC"/>
    <w:rsid w:val="00D87B7A"/>
    <w:rsid w:val="00DC12DF"/>
    <w:rsid w:val="00DC1DED"/>
    <w:rsid w:val="00E0015C"/>
    <w:rsid w:val="00E42F9C"/>
    <w:rsid w:val="00E50563"/>
    <w:rsid w:val="00E51095"/>
    <w:rsid w:val="00E63356"/>
    <w:rsid w:val="00E702E7"/>
    <w:rsid w:val="00E77E8B"/>
    <w:rsid w:val="00EA03DC"/>
    <w:rsid w:val="00EA34A8"/>
    <w:rsid w:val="00EA3BCD"/>
    <w:rsid w:val="00EB0C94"/>
    <w:rsid w:val="00EB1C28"/>
    <w:rsid w:val="00EB359B"/>
    <w:rsid w:val="00EB6665"/>
    <w:rsid w:val="00EE3A0F"/>
    <w:rsid w:val="00EF5ED2"/>
    <w:rsid w:val="00F009C9"/>
    <w:rsid w:val="00F04000"/>
    <w:rsid w:val="00F04855"/>
    <w:rsid w:val="00F24ABD"/>
    <w:rsid w:val="00F2586D"/>
    <w:rsid w:val="00F414CC"/>
    <w:rsid w:val="00F71E82"/>
    <w:rsid w:val="00FA119A"/>
    <w:rsid w:val="00FB30E5"/>
    <w:rsid w:val="00FB51A3"/>
    <w:rsid w:val="00FC47AA"/>
    <w:rsid w:val="00FD51A5"/>
    <w:rsid w:val="00FF69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46EC8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A46EC8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A46EC8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A46EC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46EC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46EC8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C02BF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02BFE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02BF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02BFE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7734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7734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7734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7734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7734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46EC8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A46EC8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A46EC8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A46EC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46EC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46EC8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C02BF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02BFE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02BF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02BFE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7734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7734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7734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7734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7734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3597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25571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99024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56387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siječnja 2017.</izvorni_sadrzaj>
    <derivirana_varijabla naziv="DomainObject.DatumDonosenjaOdluke_1">24.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Dubravka</izvorni_sadrzaj>
    <derivirana_varijabla naziv="DomainObject.DonositeljOdluke.Ime_1">Dubravka</derivirana_varijabla>
  </DomainObject.DonositeljOdluke.Ime>
  <DomainObject.DonositeljOdluke.Prezime>
    <izvorni_sadrzaj>Kuveždić</izvorni_sadrzaj>
    <derivirana_varijabla naziv="DomainObject.DonositeljOdluke.Prezime_1">Kuveždić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2836</izvorni_sadrzaj>
    <derivirana_varijabla naziv="DomainObject.Predmet.Broj_1">2836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2016.</izvorni_sadrzaj>
    <derivirana_varijabla naziv="DomainObject.Predmet.DatumOsnivanja_1">9.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St-2836/2016</izvorni_sadrzaj>
    <derivirana_varijabla naziv="DomainObject.Predmet.OznakaBroj_1">St-2836/2016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MESIHOVINA j.d.o.o. za ugostiteljstvo i ostale usluge</izvorni_sadrzaj>
    <derivirana_varijabla naziv="DomainObject.Predmet.ProtustrankaFormated_1">  MESIHOVINA j.d.o.o. za ugostiteljstvo i ostale usluge</derivirana_varijabla>
  </DomainObject.Predmet.ProtustrankaFormated>
  <DomainObject.Predmet.ProtustrankaFormatedOIB>
    <izvorni_sadrzaj>  MESIHOVINA j.d.o.o. za ugostiteljstvo i ostale usluge, OIB 08373461309</izvorni_sadrzaj>
    <derivirana_varijabla naziv="DomainObject.Predmet.ProtustrankaFormatedOIB_1">  MESIHOVINA j.d.o.o. za ugostiteljstvo i ostale usluge, OIB 08373461309</derivirana_varijabla>
  </DomainObject.Predmet.ProtustrankaFormatedOIB>
  <DomainObject.Predmet.ProtustrankaFormatedWithAdress>
    <izvorni_sadrzaj> MESIHOVINA j.d.o.o. za ugostiteljstvo i ostale usluge, Vijenac Petrove gore 23, 31000 Osijek</izvorni_sadrzaj>
    <derivirana_varijabla naziv="DomainObject.Predmet.ProtustrankaFormatedWithAdress_1"> MESIHOVINA j.d.o.o. za ugostiteljstvo i ostale usluge, Vijenac Petrove gore 23, 31000 Osijek</derivirana_varijabla>
  </DomainObject.Predmet.ProtustrankaFormatedWithAdress>
  <DomainObject.Predmet.ProtustrankaFormatedWithAdressOIB>
    <izvorni_sadrzaj> MESIHOVINA j.d.o.o. za ugostiteljstvo i ostale usluge, OIB 08373461309, Vijenac Petrove gore 23, 31000 Osijek</izvorni_sadrzaj>
    <derivirana_varijabla naziv="DomainObject.Predmet.ProtustrankaFormatedWithAdressOIB_1"> MESIHOVINA j.d.o.o. za ugostiteljstvo i ostale usluge, OIB 08373461309, Vijenac Petrove gore 23, 31000 Osijek</derivirana_varijabla>
  </DomainObject.Predmet.ProtustrankaFormatedWithAdressOIB>
  <DomainObject.Predmet.ProtustrankaWithAdress>
    <izvorni_sadrzaj>MESIHOVINA j.d.o.o. za ugostiteljstvo i ostale usluge Vijenac Petrove gore 23, 31000 Osijek</izvorni_sadrzaj>
    <derivirana_varijabla naziv="DomainObject.Predmet.ProtustrankaWithAdress_1">MESIHOVINA j.d.o.o. za ugostiteljstvo i ostale usluge Vijenac Petrove gore 23, 31000 Osijek</derivirana_varijabla>
  </DomainObject.Predmet.ProtustrankaWithAdress>
  <DomainObject.Predmet.ProtustrankaWithAdressOIB>
    <izvorni_sadrzaj>MESIHOVINA j.d.o.o. za ugostiteljstvo i ostale usluge, OIB 08373461309, Vijenac Petrove gore 23, 31000 Osijek</izvorni_sadrzaj>
    <derivirana_varijabla naziv="DomainObject.Predmet.ProtustrankaWithAdressOIB_1">MESIHOVINA j.d.o.o. za ugostiteljstvo i ostale usluge, OIB 08373461309, Vijenac Petrove gore 23, 31000 Osijek</derivirana_varijabla>
  </DomainObject.Predmet.ProtustrankaWithAdressOIB>
  <DomainObject.Predmet.ProtustrankaNazivFormated>
    <izvorni_sadrzaj>MESIHOVINA j.d.o.o. za ugostiteljstvo i ostale usluge</izvorni_sadrzaj>
    <derivirana_varijabla naziv="DomainObject.Predmet.ProtustrankaNazivFormated_1">MESIHOVINA j.d.o.o. za ugostiteljstvo i ostale usluge</derivirana_varijabla>
  </DomainObject.Predmet.ProtustrankaNazivFormated>
  <DomainObject.Predmet.ProtustrankaNazivFormatedOIB>
    <izvorni_sadrzaj>MESIHOVINA j.d.o.o. za ugostiteljstvo i ostale usluge, OIB 08373461309</izvorni_sadrzaj>
    <derivirana_varijabla naziv="DomainObject.Predmet.ProtustrankaNazivFormatedOIB_1">MESIHOVINA j.d.o.o. za ugostiteljstvo i ostale usluge, OIB 08373461309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38/II</izvorni_sadrzaj>
    <derivirana_varijabla naziv="DomainObject.Predmet.Referada.Prostorija.Naziv_1">Soba 38/II</derivirana_varijabla>
  </DomainObject.Predmet.Referada.Prostorija.Naziv>
  <DomainObject.Predmet.Referada.Prostorija.Oznaka>
    <izvorni_sadrzaj>Soba 38/II</izvorni_sadrzaj>
    <derivirana_varijabla naziv="DomainObject.Predmet.Referada.Prostorija.Oznaka_1">Soba 38/II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Dubravka Kuveždić</izvorni_sadrzaj>
    <derivirana_varijabla naziv="DomainObject.Predmet.Referada.Sudac_1">Dubravka Kuveždić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Darija Miličević</izvorni_sadrzaj>
    <derivirana_varijabla naziv="DomainObject.Predmet.Zapisnicar_1">Darija Miličević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MESIHOVINA j.d.o.o. za ugostiteljstvo i ostale usluge</item>
    </izvorni_sadrzaj>
    <derivirana_varijabla naziv="DomainObject.Predmet.ProtuStrankaListFormated_1">
      <item>MESIHOVINA j.d.o.o. za ugostiteljstvo i ostale usluge</item>
    </derivirana_varijabla>
  </DomainObject.Predmet.ProtuStrankaListFormated>
  <DomainObject.Predmet.ProtuStrankaListFormatedOIB>
    <izvorni_sadrzaj>
      <item>MESIHOVINA j.d.o.o. za ugostiteljstvo i ostale usluge, OIB 08373461309</item>
    </izvorni_sadrzaj>
    <derivirana_varijabla naziv="DomainObject.Predmet.ProtuStrankaListFormatedOIB_1">
      <item>MESIHOVINA j.d.o.o. za ugostiteljstvo i ostale usluge, OIB 08373461309</item>
    </derivirana_varijabla>
  </DomainObject.Predmet.ProtuStrankaListFormatedOIB>
  <DomainObject.Predmet.ProtuStrankaListFormatedWithAdress>
    <izvorni_sadrzaj>
      <item>MESIHOVINA j.d.o.o. za ugostiteljstvo i ostale usluge, Vijenac Petrove gore 23, 31000 Osijek</item>
    </izvorni_sadrzaj>
    <derivirana_varijabla naziv="DomainObject.Predmet.ProtuStrankaListFormatedWithAdress_1">
      <item>MESIHOVINA j.d.o.o. za ugostiteljstvo i ostale usluge, Vijenac Petrove gore 23, 31000 Osijek</item>
    </derivirana_varijabla>
  </DomainObject.Predmet.ProtuStrankaListFormatedWithAdress>
  <DomainObject.Predmet.ProtuStrankaListFormatedWithAdressOIB>
    <izvorni_sadrzaj>
      <item>MESIHOVINA j.d.o.o. za ugostiteljstvo i ostale usluge, OIB 08373461309, Vijenac Petrove gore 23, 31000 Osijek</item>
    </izvorni_sadrzaj>
    <derivirana_varijabla naziv="DomainObject.Predmet.ProtuStrankaListFormatedWithAdressOIB_1">
      <item>MESIHOVINA j.d.o.o. za ugostiteljstvo i ostale usluge, OIB 08373461309, Vijenac Petrove gore 23, 31000 Osijek</item>
    </derivirana_varijabla>
  </DomainObject.Predmet.ProtuStrankaListFormatedWithAdressOIB>
  <DomainObject.Predmet.ProtuStrankaListNazivFormated>
    <izvorni_sadrzaj>
      <item>MESIHOVINA j.d.o.o. za ugostiteljstvo i ostale usluge</item>
    </izvorni_sadrzaj>
    <derivirana_varijabla naziv="DomainObject.Predmet.ProtuStrankaListNazivFormated_1">
      <item>MESIHOVINA j.d.o.o. za ugostiteljstvo i ostale usluge</item>
    </derivirana_varijabla>
  </DomainObject.Predmet.ProtuStrankaListNazivFormated>
  <DomainObject.Predmet.ProtuStrankaListNazivFormatedOIB>
    <izvorni_sadrzaj>
      <item>MESIHOVINA j.d.o.o. za ugostiteljstvo i ostale usluge, OIB 08373461309</item>
    </izvorni_sadrzaj>
    <derivirana_varijabla naziv="DomainObject.Predmet.ProtuStrankaListNazivFormatedOIB_1">
      <item>MESIHOVINA j.d.o.o. za ugostiteljstvo i ostale usluge, OIB 08373461309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siječnja 2017.</izvorni_sadrzaj>
    <derivirana_varijabla naziv="DomainObject.Datum_1">24.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MESIHOVINA j.d.o.o. za ugostiteljstvo i ostale usluge</izvorni_sadrzaj>
    <derivirana_varijabla naziv="DomainObject.Predmet.ProtustrankaIDrugi_1">MESIHOVINA j.d.o.o. za ugostiteljstvo i ostale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MESIHOVINA j.d.o.o. za ugostiteljstvo i ostale usluge, OIB 08373461309, Vijenac Petrove gore 23, 31000 Osijek</izvorni_sadrzaj>
    <derivirana_varijabla naziv="DomainObject.Predmet.ProtustrankaIDrugiAdressOIB_1">MESIHOVINA j.d.o.o. za ugostiteljstvo i ostale usluge, OIB 08373461309, Vijenac Petrove gore 23,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MESIHOVINA j.d.o.o. za ugostiteljstvo i ostale usluge</item>
    </izvorni_sadrzaj>
    <derivirana_varijabla naziv="DomainObject.Predmet.SudioniciListNaziv_1">
      <item>FINA RC OSIJEK</item>
      <item>MESIHOVINA j.d.o.o. za ugostiteljstvo i ostale usluge</item>
    </derivirana_varijabla>
  </DomainObject.Predmet.SudioniciListNaziv>
  <DomainObject.Predmet.SudioniciListAdressOIB>
    <izvorni_sadrzaj>
      <item>FINA RC OSIJEK, OIB 85821130368</item>
      <item>MESIHOVINA j.d.o.o. za ugostiteljstvo i ostale usluge, OIB 08373461309, Vijenac Petrove gore 23,31000 Osijek</item>
    </izvorni_sadrzaj>
    <derivirana_varijabla naziv="DomainObject.Predmet.SudioniciListAdressOIB_1">
      <item>FINA RC OSIJEK, OIB 85821130368</item>
      <item>MESIHOVINA j.d.o.o. za ugostiteljstvo i ostale usluge, OIB 08373461309, Vijenac Petrove gore 23,31000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08373461309</item>
    </izvorni_sadrzaj>
    <derivirana_varijabla naziv="DomainObject.Predmet.SudioniciListNazivOIB_1">
      <item>, OIB 85821130368</item>
      <item>, OIB 08373461309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Siniša Rajnović, OIB 86217384445, Sv. Trojstva 87, Milanovac Virovitica</item>
    </izvorni_sadrzaj>
    <derivirana_varijabla naziv="DomainObject.Predmet.StecajniUpraviteljiListAddressOIB_1">
      <item>Siniša Rajnović, OIB 86217384445, Sv. Trojstva 87, Milanovac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D319FC9-CEF6-4DB8-BA46-CA8A1A3A7F8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401</properties:Words>
  <properties:Characters>2119</properties:Characters>
  <properties:Lines>86</properties:Lines>
  <properties:Paragraphs>23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2017-01-20T07:39:00Z</dcterms:created>
  <dc:creator>Darija Miličević</dc:creator>
  <cp:lastModifiedBy>Darija Miličević</cp:lastModifiedBy>
  <cp:lastPrinted>2017-01-24T09:19:00Z</cp:lastPrinted>
  <dcterms:modified xmlns:xsi="http://www.w3.org/2001/XMLSchema-instance" xsi:type="dcterms:W3CDTF">2017-01-24T09:20:00Z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