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c044" w14:paraId="3abc044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E17EBC">
        <w:rPr>
          <w:rFonts w:cs="Arial" w:hAnsi="Arial" w:ascii="Arial"/>
          <w:szCs w:val="24"/>
          <w:lang w:val="hr-HR"/>
        </w:rPr>
        <w:t>692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FD5062">
        <w:rPr>
          <w:rFonts w:cs="Arial" w:hAnsi="Arial" w:ascii="Arial"/>
          <w:szCs w:val="24"/>
          <w:lang w:val="hr-HR"/>
        </w:rPr>
        <w:t>-</w:t>
      </w:r>
      <w:r w:rsidR="00E17EBC">
        <w:rPr>
          <w:rFonts w:cs="Arial" w:hAnsi="Arial" w:ascii="Arial"/>
          <w:szCs w:val="24"/>
          <w:lang w:val="hr-HR"/>
        </w:rPr>
        <w:t>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E17EBC" w:rsidRPr="00E17EBC">
        <w:rPr>
          <w:rFonts w:cs="Arial" w:hAnsi="Arial" w:ascii="Arial"/>
        </w:rPr>
        <w:t>DELUMBO d.o.o. Zagreb, Kruge 7, MBS:080806417, OIB:24243059348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DF7AFA" w:rsidRPr="00E17EBC">
        <w:rPr>
          <w:rFonts w:cs="Arial" w:hAnsi="Arial" w:ascii="Arial"/>
        </w:rPr>
        <w:t>DELUMBO d.o.o. Zagreb, Kruge 7, MBS:080806417, OIB:24243059348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A57602" w:rsidRPr="00E0570E">
        <w:rPr>
          <w:rFonts w:cs="Arial" w:hAnsi="Arial" w:ascii="Arial"/>
          <w:szCs w:val="24"/>
          <w:lang w:val="hr-HR"/>
        </w:rPr>
        <w:t>ANĐELKO STANKUS, Varaždin, Jalkovec, Braće Radić 20, OIB:11168088853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DF7AFA" w:rsidRPr="00E17EBC">
        <w:rPr>
          <w:rFonts w:cs="Arial" w:hAnsi="Arial" w:ascii="Arial"/>
        </w:rPr>
        <w:t>DELUMBO d.o.o. Zagreb, Kruge 7, MBS:080806417, OIB:24243059348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DF7AFA">
        <w:rPr>
          <w:rFonts w:cs="Arial" w:hAnsi="Arial" w:ascii="Arial"/>
          <w:szCs w:val="24"/>
          <w:lang w:val="hr-HR"/>
        </w:rPr>
        <w:t>692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854CF"/>
    <w:rsid w:val="007D6A44"/>
    <w:rsid w:val="007E1A49"/>
    <w:rsid w:val="007E7EEA"/>
    <w:rsid w:val="00802846"/>
    <w:rsid w:val="008540B7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57602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4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4CF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4CF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4CF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4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4CF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4CF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4CF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DELUMBO d.o.o. zastupanog po punomoćniku Tomislav Kašljević</izvorni_sadrzaj>
    <derivirana_varijabla naziv="DomainObject.Predmet.ProtustrankaFormated_1">  DELUMBO d.o.o. zastupanog po punomoćniku Tomislav Kašljević</derivirana_varijabla>
  </DomainObject.Predmet.ProtustrankaFormated>
  <DomainObject.Predmet.ProtustrankaFormatedOIB>
    <izvorni_sadrzaj>  DELUMBO d.o.o., OIB 24243059348 zastupanog po punomoćniku Tomislav Kašljević</izvorni_sadrzaj>
    <derivirana_varijabla naziv="DomainObject.Predmet.ProtustrankaFormatedOIB_1">  DELUMBO d.o.o., OIB 24243059348 zastupanog po punomoćniku Tomislav Kašljević</derivirana_varijabla>
  </DomainObject.Predmet.ProtustrankaFormatedOIB>
  <DomainObject.Predmet.ProtustrankaFormatedWithAdress>
    <izvorni_sadrzaj> DELUMBO d.o.o., Kruge 7, 10000 Zagreb zastupanog po punomoćniku Tomislav Kašljević</izvorni_sadrzaj>
    <derivirana_varijabla naziv="DomainObject.Predmet.ProtustrankaFormatedWithAdress_1"> DELUMBO d.o.o., Kruge 7, 10000 Zagreb zastupanog po punomoćniku Tomislav Kašljević</derivirana_varijabla>
  </DomainObject.Predmet.ProtustrankaFormatedWithAdress>
  <DomainObject.Predmet.ProtustrankaFormatedWithAdressOIB>
    <izvorni_sadrzaj> DELUMBO d.o.o., OIB 24243059348, Kruge 7, 10000 Zagreb zastupanog po punomoćniku Tomislav Kašljević</izvorni_sadrzaj>
    <derivirana_varijabla naziv="DomainObject.Predmet.ProtustrankaFormatedWithAdressOIB_1"> DELUMBO d.o.o., OIB 24243059348, Kruge 7, 10000 Zagreb zastupanog po punomoćniku Tomislav Kašljević</derivirana_varijabla>
  </DomainObject.Predmet.ProtustrankaFormatedWithAdressOIB>
  <DomainObject.Predmet.ProtustrankaWithAdress>
    <izvorni_sadrzaj>DELUMBO d.o.o. Kruge 7, 10000 Zagreb</izvorni_sadrzaj>
    <derivirana_varijabla naziv="DomainObject.Predmet.ProtustrankaWithAdress_1">DELUMBO d.o.o. Kruge 7, 10000 Zagreb</derivirana_varijabla>
  </DomainObject.Predmet.ProtustrankaWithAdress>
  <DomainObject.Predmet.ProtustrankaWithAdressOIB>
    <izvorni_sadrzaj>DELUMBO d.o.o., OIB 24243059348, Kruge 7, 10000 Zagreb</izvorni_sadrzaj>
    <derivirana_varijabla naziv="DomainObject.Predmet.ProtustrankaWithAdressOIB_1">DELUMBO d.o.o., OIB 24243059348, Kruge 7, 10000 Zagreb</derivirana_varijabla>
  </DomainObject.Predmet.ProtustrankaWithAdressOIB>
  <DomainObject.Predmet.ProtustrankaNazivFormated>
    <izvorni_sadrzaj>DELUMBO d.o.o.</izvorni_sadrzaj>
    <derivirana_varijabla naziv="DomainObject.Predmet.ProtustrankaNazivFormated_1">DELUMBO d.o.o.</derivirana_varijabla>
  </DomainObject.Predmet.ProtustrankaNazivFormated>
  <DomainObject.Predmet.ProtustrankaNazivFormatedOIB>
    <izvorni_sadrzaj>DELUMBO d.o.o., OIB 24243059348</izvorni_sadrzaj>
    <derivirana_varijabla naziv="DomainObject.Predmet.ProtustrankaNazivFormatedOIB_1">DELUMBO d.o.o., OIB 24243059348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DELUMBO d.o.o. zastupanog po punomoćniku Tomislav Kašljević</item>
    </izvorni_sadrzaj>
    <derivirana_varijabla naziv="DomainObject.Predmet.ProtuStrankaListFormated_1">
      <item>DELUMBO d.o.o. zastupanog po punomoćniku Tomislav Kašljević</item>
    </derivirana_varijabla>
  </DomainObject.Predmet.ProtuStrankaListFormated>
  <DomainObject.Predmet.ProtuStrankaListFormatedOIB>
    <izvorni_sadrzaj>
      <item>DELUMBO d.o.o., OIB 24243059348 zastupanog po punomoćniku Tomislav Kašljević</item>
    </izvorni_sadrzaj>
    <derivirana_varijabla naziv="DomainObject.Predmet.ProtuStrankaListFormatedOIB_1">
      <item>DELUMBO d.o.o., OIB 24243059348 zastupanog po punomoćniku Tomislav Kašljević</item>
    </derivirana_varijabla>
  </DomainObject.Predmet.ProtuStrankaListFormatedOIB>
  <DomainObject.Predmet.ProtuStrankaListFormatedWithAdress>
    <izvorni_sadrzaj>
      <item>DELUMBO d.o.o., Kruge 7, 10000 Zagreb zastupanog po punomoćniku Tomislav Kašljević</item>
    </izvorni_sadrzaj>
    <derivirana_varijabla naziv="DomainObject.Predmet.ProtuStrankaListFormatedWithAdress_1">
      <item>DELUMBO d.o.o., Kruge 7, 10000 Zagreb zastupanog po punomoćniku Tomislav Kašljević</item>
    </derivirana_varijabla>
  </DomainObject.Predmet.ProtuStrankaListFormatedWithAdress>
  <DomainObject.Predmet.ProtuStrankaListFormatedWithAdressOIB>
    <izvorni_sadrzaj>
      <item>DELUMBO d.o.o., OIB 24243059348, Kruge 7, 10000 Zagreb zastupanog po punomoćniku Tomislav Kašljević</item>
    </izvorni_sadrzaj>
    <derivirana_varijabla naziv="DomainObject.Predmet.ProtuStrankaListFormatedWithAdressOIB_1">
      <item>DELUMBO d.o.o., OIB 24243059348, Kruge 7, 10000 Zagreb zastupanog po punomoćniku Tomislav Kašljević</item>
    </derivirana_varijabla>
  </DomainObject.Predmet.ProtuStrankaListFormatedWithAdressOIB>
  <DomainObject.Predmet.ProtuStrankaListNazivFormated>
    <izvorni_sadrzaj>
      <item>DELUMBO d.o.o.</item>
    </izvorni_sadrzaj>
    <derivirana_varijabla naziv="DomainObject.Predmet.ProtuStrankaListNazivFormated_1">
      <item>DELUMBO d.o.o.</item>
    </derivirana_varijabla>
  </DomainObject.Predmet.ProtuStrankaListNazivFormated>
  <DomainObject.Predmet.ProtuStrankaListNazivFormatedOIB>
    <izvorni_sadrzaj>
      <item>DELUMBO d.o.o., OIB 24243059348</item>
    </izvorni_sadrzaj>
    <derivirana_varijabla naziv="DomainObject.Predmet.ProtuStrankaListNazivFormatedOIB_1">
      <item>DELUMBO d.o.o., OIB 24243059348</item>
    </derivirana_varijabla>
  </DomainObject.Predmet.ProtuStrankaListNazivFormatedOIB>
  <DomainObject.Predmet.OstaliListFormated>
    <izvorni_sadrzaj>
      <item>Tomislav Kašljević punomoćnik sudionika u postupku DELUMBO d.o.o.</item>
    </izvorni_sadrzaj>
    <derivirana_varijabla naziv="DomainObject.Predmet.OstaliListFormated_1">
      <item>Tomislav Kašljević punomoćnik sudionika u postupku DELUMBO d.o.o.</item>
    </derivirana_varijabla>
  </DomainObject.Predmet.OstaliListFormated>
  <DomainObject.Predmet.OstaliListFormatedOIB>
    <izvorni_sadrzaj>
      <item>Tomislav Kašljević, OIB 13578511909 punomoćnik sudionika u postupku DELUMBO d.o.o.</item>
    </izvorni_sadrzaj>
    <derivirana_varijabla naziv="DomainObject.Predmet.OstaliListFormatedOIB_1">
      <item>Tomislav Kašljević, OIB 13578511909 punomoćnik sudionika u postupku DELUMBO d.o.o.</item>
    </derivirana_varijabla>
  </DomainObject.Predmet.OstaliListFormatedOIB>
  <DomainObject.Predmet.OstaliListFormatedWithAdress>
    <izvorni_sadrzaj>
      <item>Tomislav Kašljević, Jurja Žerjavića 6, 10000 Zagreb punomoćnik sudionika u postupku DELUMBO d.o.o.</item>
    </izvorni_sadrzaj>
    <derivirana_varijabla naziv="DomainObject.Predmet.OstaliListFormatedWithAdress_1">
      <item>Tomislav Kašljević, Jurja Žerjavića 6, 10000 Zagreb punomoćnik sudionika u postupku DELUMBO d.o.o.</item>
    </derivirana_varijabla>
  </DomainObject.Predmet.OstaliListFormatedWithAdress>
  <DomainObject.Predmet.OstaliListFormatedWithAdressOIB>
    <izvorni_sadrzaj>
      <item>Tomislav Kašljević, OIB 13578511909, Jurja Žerjavića 6, 10000 Zagreb punomoćnik sudionika u postupku DELUMBO d.o.o.</item>
    </izvorni_sadrzaj>
    <derivirana_varijabla naziv="DomainObject.Predmet.OstaliListFormatedWithAdressOIB_1">
      <item>Tomislav Kašljević, OIB 13578511909, Jurja Žerjavića 6, 10000 Zagreb punomoćnik sudionika u postupku DELUMBO d.o.o.</item>
    </derivirana_varijabla>
  </DomainObject.Predmet.OstaliListFormatedWithAdressOIB>
  <DomainObject.Predmet.OstaliListNazivFormated>
    <izvorni_sadrzaj>
      <item>Tomislav Kašljević</item>
    </izvorni_sadrzaj>
    <derivirana_varijabla naziv="DomainObject.Predmet.OstaliListNazivFormated_1">
      <item>Tomislav Kašljević</item>
    </derivirana_varijabla>
  </DomainObject.Predmet.OstaliListNazivFormated>
  <DomainObject.Predmet.OstaliListNazivFormatedOIB>
    <izvorni_sadrzaj>
      <item>Tomislav Kašljević, OIB 13578511909</item>
    </izvorni_sadrzaj>
    <derivirana_varijabla naziv="DomainObject.Predmet.OstaliListNazivFormatedOIB_1">
      <item>Tomislav Kašljević, OIB 13578511909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DELUMBO d.o.o.</izvorni_sadrzaj>
    <derivirana_varijabla naziv="DomainObject.Predmet.ProtustrankaIDrugi_1">DELUMBO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DELUMBO d.o.o., OIB 24243059348, Kruge 7, 10000 Zagreb</izvorni_sadrzaj>
    <derivirana_varijabla naziv="DomainObject.Predmet.ProtustrankaIDrugiAdressOIB_1">DELUMBO d.o.o., OIB 24243059348,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DELUMBO d.o.o.</item>
      <item>FINA Regionalni centar Zagreb</item>
      <item>Tomislav Kašljević</item>
    </izvorni_sadrzaj>
    <derivirana_varijabla naziv="DomainObject.Predmet.SudioniciListNaziv_1">
      <item>DELUMBO d.o.o.</item>
      <item>FINA Regionalni centar Zagreb</item>
      <item>Tomislav Kašljević</item>
    </derivirana_varijabla>
  </DomainObject.Predmet.SudioniciListNaziv>
  <DomainObject.Predmet.SudioniciListAdressOIB>
    <izvorni_sadrzaj>
      <item>DELUMBO d.o.o., OIB 24243059348, Kruge 7,10000 Zagreb</item>
      <item>FINA Regionalni centar Zagreb, OIB 85821130368, Trg svibanjskih žrtava 1995. 1,10000 Zagreb</item>
      <item>Tomislav Kašljević, OIB 13578511909, Jurja Žerjavića 6,10000 Zagreb</item>
    </izvorni_sadrzaj>
    <derivirana_varijabla naziv="DomainObject.Predmet.SudioniciListAdressOIB_1">
      <item>DELUMBO d.o.o., OIB 24243059348, Kruge 7,10000 Zagreb</item>
      <item>FINA Regionalni centar Zagreb, OIB 85821130368, Trg svibanjskih žrtava 1995. 1,10000 Zagreb</item>
      <item>Tomislav Kašljević, OIB 13578511909,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24243059348</item>
      <item>, OIB 85821130368</item>
      <item>, OIB 13578511909</item>
    </izvorni_sadrzaj>
    <derivirana_varijabla naziv="DomainObject.Predmet.SudioniciListNazivOIB_1">
      <item>, OIB 24243059348</item>
      <item>, OIB 85821130368</item>
      <item>, OIB 13578511909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710</properties:Words>
  <properties:Characters>3840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2016-10-24T11:03:00Z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2016-10-24T12:28:00Z</dcterms:modified>
  <cp:revision>8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