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3590" w14:paraId="a9b3590" w:rsidRDefault="00C61D81" w:rsidP="00276F85" w:rsidR="00276F85" w:rsidRPr="00B72E43">
      <w:pPr>
        <w15:collapsed w:val="false"/>
      </w:pPr>
      <w:bookmarkStart w:name="_GoBack" w:id="0"/>
      <w:bookmarkEnd w:id="0"/>
      <w:r w:rsidRPr="00B72E43">
        <w:t xml:space="preserve">       </w:t>
      </w:r>
      <w:r w:rsidR="00276F85" w:rsidRPr="00B72E43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B72E43">
      <w:pPr>
        <w:rPr>
          <w:lang w:val="pl-PL"/>
        </w:rPr>
      </w:pPr>
      <w:r w:rsidRPr="00B72E43">
        <w:rPr>
          <w:lang w:val="pl-PL"/>
        </w:rPr>
        <w:t xml:space="preserve">  Republika Hrvatska</w:t>
      </w:r>
    </w:p>
    <w:p w:rsidRDefault="00E658A1" w:rsidP="00E658A1" w:rsidR="00E658A1" w:rsidRPr="00B72E43">
      <w:pPr>
        <w:rPr>
          <w:lang w:val="pl-PL"/>
        </w:rPr>
      </w:pPr>
      <w:r w:rsidRPr="00B72E43">
        <w:rPr>
          <w:lang w:val="pl-PL"/>
        </w:rPr>
        <w:t>Trgovački sud u Zagrebu</w:t>
      </w:r>
    </w:p>
    <w:p w:rsidRDefault="00E658A1" w:rsidP="00AA4FDE" w:rsidR="00E658A1" w:rsidRPr="00B72E43">
      <w:pPr>
        <w:rPr>
          <w:lang w:val="pl-PL"/>
        </w:rPr>
      </w:pPr>
      <w:r w:rsidRPr="00B72E43">
        <w:rPr>
          <w:lang w:val="pl-PL"/>
        </w:rPr>
        <w:t xml:space="preserve">  Zagreb, Amruševa 2/II</w:t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B72E43">
        <w:rPr>
          <w:lang w:val="pl-PL"/>
        </w:rPr>
        <w:tab/>
      </w:r>
      <w:r w:rsidR="0099225A" w:rsidRPr="00B72E43">
        <w:rPr>
          <w:lang w:val="pl-PL"/>
        </w:rPr>
        <w:t>66</w:t>
      </w:r>
      <w:r w:rsidRPr="00B72E43">
        <w:rPr>
          <w:lang w:val="pl-PL"/>
        </w:rPr>
        <w:t xml:space="preserve"> St-</w:t>
      </w:r>
      <w:r w:rsidR="0094388A">
        <w:rPr>
          <w:lang w:val="pl-PL"/>
        </w:rPr>
        <w:t>734</w:t>
      </w:r>
      <w:r w:rsidR="00CB0C73" w:rsidRPr="00B72E43">
        <w:rPr>
          <w:lang w:val="pl-PL"/>
        </w:rPr>
        <w:t>/</w:t>
      </w:r>
      <w:r w:rsidR="00DF1301" w:rsidRPr="00B72E43">
        <w:rPr>
          <w:lang w:val="pl-PL"/>
        </w:rPr>
        <w:t>1</w:t>
      </w:r>
      <w:r w:rsidR="0094388A">
        <w:rPr>
          <w:lang w:val="pl-PL"/>
        </w:rPr>
        <w:t>3</w:t>
      </w:r>
    </w:p>
    <w:p w:rsidRDefault="00276F85" w:rsidP="00335AF5" w:rsidR="00276F85" w:rsidRPr="00B72E43"/>
    <w:p w:rsidRDefault="00276F85" w:rsidP="00B72E43" w:rsidR="00E658A1" w:rsidRPr="00B72E43">
      <w:pPr>
        <w:jc w:val="center"/>
        <w:rPr>
          <w:lang w:val="pl-PL"/>
        </w:rPr>
      </w:pPr>
      <w:r w:rsidRPr="00B72E43">
        <w:t>R E P U B L I K A   H R V A T S K A</w:t>
      </w:r>
    </w:p>
    <w:p w:rsidRDefault="00E658A1" w:rsidP="00E658A1" w:rsidR="00E658A1" w:rsidRPr="00B72E43">
      <w:pPr>
        <w:jc w:val="center"/>
        <w:rPr>
          <w:bCs/>
          <w:lang w:val="pl-PL"/>
        </w:rPr>
      </w:pPr>
      <w:r w:rsidRPr="00B72E43">
        <w:rPr>
          <w:bCs/>
          <w:lang w:val="pl-PL"/>
        </w:rPr>
        <w:t>R J E Š E N J E</w:t>
      </w:r>
    </w:p>
    <w:p w:rsidRDefault="00AA4FDE" w:rsidP="00E658A1" w:rsidR="00AA4FDE" w:rsidRPr="00B72E43">
      <w:pPr>
        <w:pStyle w:val="Tijeloteksta"/>
      </w:pPr>
    </w:p>
    <w:p w:rsidRDefault="00E658A1" w:rsidP="00E658A1" w:rsidR="00E658A1" w:rsidRPr="00B72E43">
      <w:pPr>
        <w:pStyle w:val="Tijeloteksta"/>
      </w:pPr>
      <w:r w:rsidRPr="00B72E43">
        <w:tab/>
      </w:r>
      <w:r w:rsidR="0099225A" w:rsidRPr="00B72E43">
        <w:t xml:space="preserve">Trgovački sud u Zagrebu po sucu pojedincu Mislavu Kolakušiću, kao stečajnom sucu u stečajnom postupku </w:t>
      </w:r>
      <w:r w:rsidR="0094388A" w:rsidRPr="0094388A">
        <w:t xml:space="preserve">LEGURA d.o.o. u stečaju, za trgovinu, uvoz-izvoz i usluge, Zagreb, Maksimirska 100, </w:t>
      </w:r>
      <w:proofErr w:type="spellStart"/>
      <w:r w:rsidR="0094388A" w:rsidRPr="0094388A">
        <w:t>MBS</w:t>
      </w:r>
      <w:proofErr w:type="spellEnd"/>
      <w:r w:rsidR="0094388A" w:rsidRPr="0094388A">
        <w:t xml:space="preserve">:080141639, </w:t>
      </w:r>
      <w:proofErr w:type="spellStart"/>
      <w:r w:rsidR="0094388A" w:rsidRPr="0094388A">
        <w:t>OIB</w:t>
      </w:r>
      <w:proofErr w:type="spellEnd"/>
      <w:r w:rsidR="0094388A" w:rsidRPr="0094388A">
        <w:t>:24646174124</w:t>
      </w:r>
      <w:r w:rsidR="000D39DA" w:rsidRPr="00B72E43">
        <w:t xml:space="preserve">, </w:t>
      </w:r>
      <w:r w:rsidR="007B67D2">
        <w:t>10</w:t>
      </w:r>
      <w:r w:rsidR="0095172E" w:rsidRPr="00B72E43">
        <w:t>.</w:t>
      </w:r>
      <w:r w:rsidRPr="00B72E43">
        <w:t xml:space="preserve"> </w:t>
      </w:r>
      <w:r w:rsidR="0094388A">
        <w:t>veljače</w:t>
      </w:r>
      <w:r w:rsidRPr="00B72E43">
        <w:t xml:space="preserve"> 201</w:t>
      </w:r>
      <w:r w:rsidR="00DF1301" w:rsidRPr="00B72E43">
        <w:t>6</w:t>
      </w:r>
      <w:r w:rsidRPr="00B72E43">
        <w:t>.</w:t>
      </w:r>
    </w:p>
    <w:p w:rsidRDefault="00E658A1" w:rsidP="00E658A1" w:rsidR="00E658A1" w:rsidRPr="00B72E43">
      <w:pPr>
        <w:pStyle w:val="Tijeloteksta"/>
        <w:rPr>
          <w:b/>
          <w:bCs/>
        </w:rPr>
      </w:pPr>
    </w:p>
    <w:p w:rsidRDefault="00E658A1" w:rsidP="00E658A1" w:rsidR="00E658A1" w:rsidRPr="00B72E43">
      <w:pPr>
        <w:pStyle w:val="Tijeloteksta"/>
        <w:jc w:val="center"/>
        <w:rPr>
          <w:bCs/>
        </w:rPr>
      </w:pPr>
      <w:r w:rsidRPr="00B72E43">
        <w:rPr>
          <w:bCs/>
        </w:rPr>
        <w:t>r i j e š i o   j e</w:t>
      </w:r>
    </w:p>
    <w:p w:rsidRDefault="00C93042" w:rsidP="00C93042" w:rsidR="00C93042" w:rsidRPr="00B72E43">
      <w:pPr>
        <w:pStyle w:val="Tijeloteksta"/>
        <w:rPr>
          <w:b/>
          <w:bCs/>
        </w:rPr>
      </w:pPr>
    </w:p>
    <w:p w:rsidRDefault="00E341B6" w:rsidP="00C93042" w:rsidR="00F416ED" w:rsidRPr="00B72E43">
      <w:pPr>
        <w:pStyle w:val="Tijeloteksta"/>
        <w:ind w:firstLine="720"/>
      </w:pPr>
      <w:r w:rsidRPr="00B72E43">
        <w:t>I</w:t>
      </w:r>
      <w:r w:rsidRPr="00B72E43">
        <w:tab/>
      </w:r>
      <w:r w:rsidR="00E658A1" w:rsidRPr="00B72E43">
        <w:t xml:space="preserve">Zaključuje se stečajni postupak nad </w:t>
      </w:r>
      <w:r w:rsidR="0094388A" w:rsidRPr="0094388A">
        <w:t>LEGURA d.o.o. u stečaju, za trgovinu, uvoz-izvoz i usluge, Zagreb, Maksimirska 100, MBS:080141639, OIB:24646174124</w:t>
      </w:r>
      <w:r w:rsidR="00F416ED" w:rsidRPr="00B72E43">
        <w:t>.</w:t>
      </w:r>
    </w:p>
    <w:p w:rsidRDefault="00E341B6" w:rsidP="00C93042" w:rsidR="00E341B6" w:rsidRPr="00B72E43">
      <w:pPr>
        <w:pStyle w:val="Tijeloteksta"/>
        <w:ind w:firstLine="720"/>
      </w:pPr>
      <w:r w:rsidRPr="00B72E43">
        <w:t>II</w:t>
      </w:r>
      <w:r w:rsidRPr="00B72E43">
        <w:tab/>
        <w:t xml:space="preserve">Ovo rješenje će se objaviti </w:t>
      </w:r>
      <w:r w:rsidR="00002519" w:rsidRPr="00B72E43">
        <w:t xml:space="preserve">na </w:t>
      </w:r>
      <w:r w:rsidR="00DF1301" w:rsidRPr="00B72E43">
        <w:t>e</w:t>
      </w:r>
      <w:r w:rsidR="00002519" w:rsidRPr="00B72E43">
        <w:t>-oglasna ploča suda</w:t>
      </w:r>
      <w:r w:rsidRPr="00B72E43">
        <w:t xml:space="preserve"> i dostaviti sudskom registru radi brisanja dužnika iz sudskog registra po pravomoćnosti ovog rješenja.</w:t>
      </w:r>
    </w:p>
    <w:p w:rsidRDefault="00E341B6" w:rsidP="00C93042" w:rsidR="00E341B6" w:rsidRPr="00B72E43">
      <w:pPr>
        <w:pStyle w:val="Tijeloteksta"/>
        <w:ind w:firstLine="720"/>
      </w:pPr>
      <w:r w:rsidRPr="00B72E43">
        <w:t>III</w:t>
      </w:r>
      <w:r w:rsidRPr="00B72E43">
        <w:tab/>
        <w:t xml:space="preserve">Ovlašćuje se stečajni upravitelj </w:t>
      </w:r>
      <w:r w:rsidR="0094388A" w:rsidRPr="0094388A">
        <w:t xml:space="preserve">IRENA KELAVA, Zagreb, </w:t>
      </w:r>
      <w:proofErr w:type="spellStart"/>
      <w:r w:rsidR="0094388A" w:rsidRPr="0094388A">
        <w:t>Gredička</w:t>
      </w:r>
      <w:proofErr w:type="spellEnd"/>
      <w:r w:rsidR="0094388A" w:rsidRPr="0094388A">
        <w:t xml:space="preserve"> 23, </w:t>
      </w:r>
      <w:proofErr w:type="spellStart"/>
      <w:r w:rsidR="0094388A" w:rsidRPr="0094388A">
        <w:t>OIB</w:t>
      </w:r>
      <w:proofErr w:type="spellEnd"/>
      <w:r w:rsidR="0094388A" w:rsidRPr="0094388A">
        <w:t>:65378158056</w:t>
      </w:r>
      <w:r w:rsidRPr="00B72E43">
        <w:t>, zastupati stečajnu masu, te pokrenuti i voditi u ime stečajne mase postupke radi prikupljanja imovine koja ulazi u stečajnu masu.</w:t>
      </w:r>
    </w:p>
    <w:p w:rsidRDefault="00AA4FDE" w:rsidP="00AA4FDE" w:rsidR="00AA4FDE" w:rsidRPr="00B72E43">
      <w:pPr>
        <w:pStyle w:val="Tijeloteksta"/>
      </w:pPr>
    </w:p>
    <w:p w:rsidRDefault="00E658A1" w:rsidP="00E658A1" w:rsidR="00E658A1" w:rsidRPr="00B72E43">
      <w:pPr>
        <w:pStyle w:val="Tijeloteksta"/>
        <w:jc w:val="center"/>
        <w:rPr>
          <w:bCs/>
        </w:rPr>
      </w:pPr>
      <w:r w:rsidRPr="00B72E43">
        <w:rPr>
          <w:bCs/>
        </w:rPr>
        <w:t>Obrazloženje</w:t>
      </w:r>
    </w:p>
    <w:p w:rsidRDefault="00AA4FDE" w:rsidP="00E658A1" w:rsidR="00AA4FDE" w:rsidRPr="00B72E43">
      <w:pPr>
        <w:pStyle w:val="Tijeloteksta"/>
        <w:jc w:val="center"/>
        <w:rPr>
          <w:b/>
          <w:bCs/>
        </w:rPr>
      </w:pPr>
    </w:p>
    <w:p w:rsidRDefault="00E658A1" w:rsidP="00E658A1" w:rsidR="00E658A1" w:rsidRPr="00B72E43">
      <w:pPr>
        <w:pStyle w:val="Tijeloteksta"/>
        <w:rPr>
          <w:bCs/>
        </w:rPr>
      </w:pPr>
      <w:r w:rsidRPr="00B72E43">
        <w:rPr>
          <w:bCs/>
        </w:rPr>
        <w:tab/>
        <w:t>Na završnom ročištu vjero</w:t>
      </w:r>
      <w:r w:rsidR="005A3297" w:rsidRPr="00B72E43">
        <w:rPr>
          <w:bCs/>
        </w:rPr>
        <w:t xml:space="preserve">vnika od </w:t>
      </w:r>
      <w:r w:rsidR="00DF1301" w:rsidRPr="00B72E43">
        <w:rPr>
          <w:bCs/>
        </w:rPr>
        <w:t>1</w:t>
      </w:r>
      <w:r w:rsidR="0099225A" w:rsidRPr="00B72E43">
        <w:rPr>
          <w:bCs/>
        </w:rPr>
        <w:t xml:space="preserve">. </w:t>
      </w:r>
      <w:r w:rsidR="0094388A">
        <w:rPr>
          <w:bCs/>
        </w:rPr>
        <w:t>rujna</w:t>
      </w:r>
      <w:r w:rsidR="0099225A" w:rsidRPr="00B72E43">
        <w:rPr>
          <w:bCs/>
        </w:rPr>
        <w:t xml:space="preserve"> 201</w:t>
      </w:r>
      <w:r w:rsidR="0094388A">
        <w:rPr>
          <w:bCs/>
        </w:rPr>
        <w:t>5</w:t>
      </w:r>
      <w:r w:rsidR="0099225A" w:rsidRPr="00B72E43">
        <w:rPr>
          <w:bCs/>
        </w:rPr>
        <w:t>.</w:t>
      </w:r>
      <w:r w:rsidRPr="00B72E43">
        <w:rPr>
          <w:bCs/>
        </w:rPr>
        <w:t>, stečajni upravitelj podnio je završni račun vjerovnicima.</w:t>
      </w:r>
    </w:p>
    <w:p w:rsidRDefault="00E658A1" w:rsidP="00E658A1" w:rsidR="00E658A1" w:rsidRPr="00B72E43">
      <w:pPr>
        <w:pStyle w:val="Tijeloteksta"/>
        <w:rPr>
          <w:bCs/>
        </w:rPr>
      </w:pPr>
      <w:r w:rsidRPr="00B72E43">
        <w:rPr>
          <w:bCs/>
        </w:rPr>
        <w:tab/>
        <w:t xml:space="preserve">Završnom diobom </w:t>
      </w:r>
      <w:r w:rsidR="00162831" w:rsidRPr="00B72E43">
        <w:rPr>
          <w:bCs/>
        </w:rPr>
        <w:t xml:space="preserve">namireni </w:t>
      </w:r>
      <w:r w:rsidR="0094388A">
        <w:rPr>
          <w:bCs/>
        </w:rPr>
        <w:t xml:space="preserve">su </w:t>
      </w:r>
      <w:r w:rsidR="00162831" w:rsidRPr="00B72E43">
        <w:rPr>
          <w:bCs/>
        </w:rPr>
        <w:t xml:space="preserve">vjerovnici </w:t>
      </w:r>
      <w:r w:rsidR="00DE5AE8" w:rsidRPr="00B72E43">
        <w:rPr>
          <w:bCs/>
        </w:rPr>
        <w:t>I</w:t>
      </w:r>
      <w:r w:rsidR="00DF1301" w:rsidRPr="00B72E43">
        <w:rPr>
          <w:bCs/>
        </w:rPr>
        <w:t>I</w:t>
      </w:r>
      <w:r w:rsidR="005C68D0" w:rsidRPr="00B72E43">
        <w:rPr>
          <w:bCs/>
        </w:rPr>
        <w:t xml:space="preserve"> višeg</w:t>
      </w:r>
      <w:r w:rsidRPr="00B72E43">
        <w:rPr>
          <w:bCs/>
        </w:rPr>
        <w:t xml:space="preserve"> ispla</w:t>
      </w:r>
      <w:r w:rsidR="00162831" w:rsidRPr="00B72E43">
        <w:rPr>
          <w:bCs/>
        </w:rPr>
        <w:t xml:space="preserve">tnog reda u iznosu od </w:t>
      </w:r>
      <w:r w:rsidR="0094388A">
        <w:rPr>
          <w:bCs/>
        </w:rPr>
        <w:t>197</w:t>
      </w:r>
      <w:r w:rsidR="00DE5AE8" w:rsidRPr="00B72E43">
        <w:rPr>
          <w:bCs/>
        </w:rPr>
        <w:t>.</w:t>
      </w:r>
      <w:r w:rsidR="0094388A">
        <w:rPr>
          <w:bCs/>
        </w:rPr>
        <w:t>702</w:t>
      </w:r>
      <w:r w:rsidR="00DE5AE8" w:rsidRPr="00B72E43">
        <w:rPr>
          <w:bCs/>
        </w:rPr>
        <w:t>,</w:t>
      </w:r>
      <w:r w:rsidR="0094388A">
        <w:rPr>
          <w:bCs/>
        </w:rPr>
        <w:t>43</w:t>
      </w:r>
      <w:r w:rsidR="00162831" w:rsidRPr="00B72E43">
        <w:rPr>
          <w:bCs/>
        </w:rPr>
        <w:t xml:space="preserve"> kn odnosno </w:t>
      </w:r>
      <w:r w:rsidR="005C68D0" w:rsidRPr="00B72E43">
        <w:rPr>
          <w:bCs/>
        </w:rPr>
        <w:t xml:space="preserve">u </w:t>
      </w:r>
      <w:r w:rsidR="0094388A">
        <w:rPr>
          <w:bCs/>
        </w:rPr>
        <w:t>100</w:t>
      </w:r>
      <w:r w:rsidR="00162831" w:rsidRPr="00B72E43">
        <w:rPr>
          <w:bCs/>
        </w:rPr>
        <w:t xml:space="preserve">% </w:t>
      </w:r>
      <w:r w:rsidR="009F7871" w:rsidRPr="00B72E43">
        <w:rPr>
          <w:bCs/>
        </w:rPr>
        <w:t>utvrđenih tražbina</w:t>
      </w:r>
      <w:r w:rsidR="00162831" w:rsidRPr="00B72E43">
        <w:rPr>
          <w:bCs/>
        </w:rPr>
        <w:t>.</w:t>
      </w:r>
    </w:p>
    <w:p w:rsidRDefault="00E658A1" w:rsidP="00E658A1" w:rsidR="00E658A1" w:rsidRPr="00B72E43">
      <w:pPr>
        <w:pStyle w:val="Tijeloteksta"/>
        <w:rPr>
          <w:bCs/>
        </w:rPr>
      </w:pPr>
      <w:r w:rsidRPr="00B72E43">
        <w:rPr>
          <w:bCs/>
        </w:rPr>
        <w:tab/>
        <w:t>Na ročištu nije bilo prigovora na završni popis na koji je stečajni sudac dao suglasnost</w:t>
      </w:r>
      <w:r w:rsidR="00284C2C" w:rsidRPr="00B72E43">
        <w:rPr>
          <w:bCs/>
        </w:rPr>
        <w:t xml:space="preserve"> niti je u spis predmeta zaprimljen pisani prigovor</w:t>
      </w:r>
      <w:r w:rsidRPr="00B72E43">
        <w:rPr>
          <w:bCs/>
        </w:rPr>
        <w:t>.</w:t>
      </w:r>
    </w:p>
    <w:p w:rsidRDefault="00DF1301" w:rsidP="00DF1301" w:rsidR="00DF1301" w:rsidRPr="00B72E43">
      <w:pPr>
        <w:pStyle w:val="Tijeloteksta"/>
        <w:ind w:firstLine="720"/>
        <w:rPr>
          <w:bCs/>
        </w:rPr>
      </w:pPr>
      <w:r w:rsidRPr="00B72E43">
        <w:rPr>
          <w:bCs/>
        </w:rPr>
        <w:t>Stečajni upravitelj je podneskom od</w:t>
      </w:r>
      <w:r w:rsidR="00235C71" w:rsidRPr="00B72E43">
        <w:rPr>
          <w:bCs/>
        </w:rPr>
        <w:t xml:space="preserve"> </w:t>
      </w:r>
      <w:r w:rsidR="0094388A">
        <w:rPr>
          <w:bCs/>
        </w:rPr>
        <w:t>3</w:t>
      </w:r>
      <w:r w:rsidR="00235C71" w:rsidRPr="00B72E43">
        <w:rPr>
          <w:bCs/>
        </w:rPr>
        <w:t xml:space="preserve">. </w:t>
      </w:r>
      <w:r w:rsidR="0094388A">
        <w:rPr>
          <w:bCs/>
        </w:rPr>
        <w:t>veljače</w:t>
      </w:r>
      <w:r w:rsidR="00235C71" w:rsidRPr="00B72E43">
        <w:rPr>
          <w:bCs/>
        </w:rPr>
        <w:t xml:space="preserve"> 2016. izvijestio S</w:t>
      </w:r>
      <w:r w:rsidRPr="00B72E43">
        <w:rPr>
          <w:bCs/>
        </w:rPr>
        <w:t>ud da je okončana završna dioba.</w:t>
      </w:r>
    </w:p>
    <w:p w:rsidRDefault="00162831" w:rsidP="00E658A1" w:rsidR="00E658A1" w:rsidRPr="00B72E43">
      <w:pPr>
        <w:pStyle w:val="Tijeloteksta"/>
        <w:rPr>
          <w:bCs/>
        </w:rPr>
      </w:pPr>
      <w:r w:rsidRPr="00B72E43">
        <w:rPr>
          <w:bCs/>
        </w:rPr>
        <w:tab/>
      </w:r>
      <w:r w:rsidR="00E658A1" w:rsidRPr="00B72E43">
        <w:rPr>
          <w:bCs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B72E43">
          <w:rPr>
            <w:bCs/>
          </w:rPr>
          <w:t>196. st</w:t>
        </w:r>
      </w:smartTag>
      <w:r w:rsidR="00E658A1" w:rsidRPr="00B72E43">
        <w:rPr>
          <w:bCs/>
        </w:rPr>
        <w:t>. 1. Stečajnog zakona</w:t>
      </w:r>
      <w:r w:rsidRPr="00B72E43">
        <w:rPr>
          <w:bCs/>
        </w:rPr>
        <w:t xml:space="preserve"> (NN 44/96, 29/99, 129/00, 123/03, 82/06, 116/10</w:t>
      </w:r>
      <w:r w:rsidR="001F4C2D" w:rsidRPr="00B72E43">
        <w:rPr>
          <w:bCs/>
        </w:rPr>
        <w:t>, 25/12</w:t>
      </w:r>
      <w:r w:rsidR="00284C2C" w:rsidRPr="00B72E43">
        <w:rPr>
          <w:bCs/>
        </w:rPr>
        <w:t xml:space="preserve"> i</w:t>
      </w:r>
      <w:r w:rsidR="001F4C2D" w:rsidRPr="00B72E43">
        <w:rPr>
          <w:bCs/>
        </w:rPr>
        <w:t xml:space="preserve"> 133/12</w:t>
      </w:r>
      <w:r w:rsidRPr="00B72E43">
        <w:rPr>
          <w:bCs/>
        </w:rPr>
        <w:t>).</w:t>
      </w:r>
    </w:p>
    <w:p w:rsidRDefault="00E658A1" w:rsidP="00E658A1" w:rsidR="00E658A1">
      <w:pPr>
        <w:pStyle w:val="Tijeloteksta"/>
        <w:jc w:val="center"/>
        <w:rPr>
          <w:bCs/>
        </w:rPr>
      </w:pPr>
      <w:r w:rsidRPr="00B72E43">
        <w:rPr>
          <w:bCs/>
        </w:rPr>
        <w:t>U Z</w:t>
      </w:r>
      <w:r w:rsidR="00162831" w:rsidRPr="00B72E43">
        <w:rPr>
          <w:bCs/>
        </w:rPr>
        <w:t xml:space="preserve">agrebu </w:t>
      </w:r>
      <w:r w:rsidR="007B67D2">
        <w:rPr>
          <w:bCs/>
        </w:rPr>
        <w:t>10</w:t>
      </w:r>
      <w:r w:rsidR="00BF04C2" w:rsidRPr="00B72E43">
        <w:rPr>
          <w:bCs/>
        </w:rPr>
        <w:t xml:space="preserve">. </w:t>
      </w:r>
      <w:r w:rsidR="0094388A">
        <w:rPr>
          <w:bCs/>
        </w:rPr>
        <w:t>veljače</w:t>
      </w:r>
      <w:r w:rsidR="00BF04C2" w:rsidRPr="00B72E43">
        <w:rPr>
          <w:bCs/>
        </w:rPr>
        <w:t xml:space="preserve"> 201</w:t>
      </w:r>
      <w:r w:rsidR="00DF1301" w:rsidRPr="00B72E43">
        <w:rPr>
          <w:bCs/>
        </w:rPr>
        <w:t>6</w:t>
      </w:r>
      <w:r w:rsidR="00BF04C2" w:rsidRPr="00B72E43">
        <w:rPr>
          <w:bCs/>
        </w:rPr>
        <w:t>.</w:t>
      </w:r>
    </w:p>
    <w:p w:rsidRDefault="00B72E43" w:rsidP="00E658A1" w:rsidR="00B72E43" w:rsidRPr="00B72E43">
      <w:pPr>
        <w:pStyle w:val="Tijeloteksta"/>
        <w:jc w:val="center"/>
        <w:rPr>
          <w:bCs/>
        </w:rPr>
      </w:pPr>
    </w:p>
    <w:p w:rsidRDefault="00E658A1" w:rsidP="00E658A1" w:rsidR="00E658A1" w:rsidRPr="00B72E43">
      <w:pPr>
        <w:pStyle w:val="Tijeloteksta"/>
        <w:ind w:left="5760"/>
      </w:pPr>
      <w:r w:rsidRPr="00B72E43">
        <w:tab/>
      </w:r>
      <w:r w:rsidR="00AA4FDE" w:rsidRPr="00B72E43">
        <w:tab/>
      </w:r>
      <w:r w:rsidRPr="00B72E43">
        <w:t>SUDAC:</w:t>
      </w:r>
    </w:p>
    <w:p w:rsidRDefault="00E658A1" w:rsidP="00E658A1" w:rsidR="00E658A1" w:rsidRPr="00B72E43">
      <w:pPr>
        <w:pStyle w:val="Tijeloteksta"/>
        <w:ind w:left="5760"/>
      </w:pPr>
      <w:r w:rsidRPr="00B72E43">
        <w:t xml:space="preserve">    </w:t>
      </w:r>
      <w:r w:rsidR="00AA4FDE" w:rsidRPr="00B72E43">
        <w:tab/>
        <w:t xml:space="preserve">   </w:t>
      </w:r>
      <w:r w:rsidRPr="00B72E43">
        <w:t xml:space="preserve"> </w:t>
      </w:r>
      <w:r w:rsidR="00DE1B72" w:rsidRPr="00B72E43">
        <w:t>Mislav Kolakušić</w:t>
      </w:r>
      <w:r w:rsidR="00747DB9" w:rsidRPr="00B72E43">
        <w:t xml:space="preserve"> </w:t>
      </w:r>
    </w:p>
    <w:p w:rsidRDefault="00E658A1" w:rsidP="00E658A1" w:rsidR="00E658A1" w:rsidRPr="00B72E43">
      <w:pPr>
        <w:pStyle w:val="Tijeloteksta"/>
      </w:pPr>
      <w:r w:rsidRPr="00B72E43">
        <w:t>Pouka o pravnom lijeku:</w:t>
      </w:r>
    </w:p>
    <w:p w:rsidRDefault="00676C3D" w:rsidP="00E658A1" w:rsidR="00E658A1" w:rsidRPr="00B72E43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B72E43">
        <w:rPr>
          <w:lang w:val="pl-PL"/>
        </w:rPr>
        <w:t>Protiv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ovog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rje</w:t>
      </w:r>
      <w:r w:rsidR="00E658A1" w:rsidRPr="00B72E43">
        <w:rPr>
          <w:lang w:val="hr-HR"/>
        </w:rPr>
        <w:t>š</w:t>
      </w:r>
      <w:r w:rsidR="00E658A1" w:rsidRPr="00B72E43">
        <w:rPr>
          <w:lang w:val="pl-PL"/>
        </w:rPr>
        <w:t>enja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dopu</w:t>
      </w:r>
      <w:r w:rsidR="00E658A1" w:rsidRPr="00B72E43">
        <w:rPr>
          <w:lang w:val="hr-HR"/>
        </w:rPr>
        <w:t>š</w:t>
      </w:r>
      <w:r w:rsidR="00E658A1" w:rsidRPr="00B72E43">
        <w:rPr>
          <w:lang w:val="pl-PL"/>
        </w:rPr>
        <w:t>tena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je</w:t>
      </w:r>
      <w:r w:rsidR="00E658A1" w:rsidRPr="00B72E43">
        <w:rPr>
          <w:lang w:val="hr-HR"/>
        </w:rPr>
        <w:t xml:space="preserve"> ž</w:t>
      </w:r>
      <w:r w:rsidR="00E658A1" w:rsidRPr="00B72E43">
        <w:rPr>
          <w:lang w:val="pl-PL"/>
        </w:rPr>
        <w:t>alba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u</w:t>
      </w:r>
      <w:r w:rsidR="00E658A1" w:rsidRPr="00B72E43">
        <w:rPr>
          <w:lang w:val="hr-HR"/>
        </w:rPr>
        <w:t xml:space="preserve"> </w:t>
      </w:r>
      <w:r w:rsidR="00E658A1" w:rsidRPr="00B72E43">
        <w:rPr>
          <w:lang w:val="pl-PL"/>
        </w:rPr>
        <w:t>roku</w:t>
      </w:r>
      <w:r w:rsidR="00E658A1" w:rsidRPr="00B72E43">
        <w:rPr>
          <w:lang w:val="hr-HR"/>
        </w:rPr>
        <w:t xml:space="preserve"> 8 </w:t>
      </w:r>
      <w:r w:rsidR="00E658A1" w:rsidRPr="00B72E43">
        <w:rPr>
          <w:lang w:val="pl-PL"/>
        </w:rPr>
        <w:t>dana</w:t>
      </w:r>
      <w:r w:rsidR="00E658A1" w:rsidRPr="00B72E43">
        <w:rPr>
          <w:lang w:val="hr-HR"/>
        </w:rPr>
        <w:t>.</w:t>
      </w:r>
    </w:p>
    <w:p w:rsidRDefault="00E658A1" w:rsidP="00E658A1" w:rsidR="00B72E43" w:rsidRPr="00B72E43">
      <w:pPr>
        <w:rPr>
          <w:lang w:val="hr-HR"/>
        </w:rPr>
      </w:pPr>
      <w:r w:rsidRPr="00B72E43">
        <w:rPr>
          <w:lang w:val="hr-HR"/>
        </w:rPr>
        <w:t>Ž</w:t>
      </w:r>
      <w:r w:rsidRPr="00B72E43">
        <w:rPr>
          <w:lang w:val="pl-PL"/>
        </w:rPr>
        <w:t>alba</w:t>
      </w:r>
      <w:r w:rsidRPr="00B72E43">
        <w:rPr>
          <w:lang w:val="hr-HR"/>
        </w:rPr>
        <w:t xml:space="preserve"> </w:t>
      </w:r>
      <w:r w:rsidRPr="00B72E43">
        <w:rPr>
          <w:lang w:val="pl-PL"/>
        </w:rPr>
        <w:t>se</w:t>
      </w:r>
      <w:r w:rsidRPr="00B72E43">
        <w:rPr>
          <w:lang w:val="hr-HR"/>
        </w:rPr>
        <w:t xml:space="preserve"> </w:t>
      </w:r>
      <w:r w:rsidRPr="00B72E43">
        <w:rPr>
          <w:lang w:val="pl-PL"/>
        </w:rPr>
        <w:t xml:space="preserve">podnosi u </w:t>
      </w:r>
      <w:r w:rsidR="0094388A">
        <w:rPr>
          <w:lang w:val="pl-PL"/>
        </w:rPr>
        <w:t>4</w:t>
      </w:r>
      <w:r w:rsidRPr="00B72E43">
        <w:rPr>
          <w:lang w:val="pl-PL"/>
        </w:rPr>
        <w:t xml:space="preserve"> primjerka ovom sudu za</w:t>
      </w:r>
      <w:r w:rsidR="00C93042" w:rsidRPr="00B72E43">
        <w:rPr>
          <w:lang w:val="pl-PL"/>
        </w:rPr>
        <w:t xml:space="preserve"> </w:t>
      </w:r>
      <w:r w:rsidRPr="00B72E43">
        <w:rPr>
          <w:lang w:val="hr-HR"/>
        </w:rPr>
        <w:t>Visoki trgovački sud Republike Hrvatsk</w:t>
      </w:r>
      <w:r w:rsidR="00284C2C" w:rsidRPr="00B72E43">
        <w:rPr>
          <w:lang w:val="hr-HR"/>
        </w:rPr>
        <w:t>e</w:t>
      </w:r>
      <w:r w:rsidRPr="00B72E43">
        <w:rPr>
          <w:lang w:val="hr-HR"/>
        </w:rPr>
        <w:t>.</w:t>
      </w:r>
    </w:p>
    <w:p w:rsidRDefault="00676C3D" w:rsidP="00676C3D" w:rsidR="00676C3D">
      <w:pPr>
        <w:rPr>
          <w:lang w:val="hr-HR"/>
        </w:rPr>
      </w:pPr>
      <w:r>
        <w:rPr>
          <w:lang w:val="hr-HR"/>
        </w:rPr>
        <w:t>DNA</w:t>
      </w:r>
    </w:p>
    <w:p w:rsidRDefault="00676C3D" w:rsidP="00676C3D" w:rsidR="00676C3D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Stečajni upravitelj</w:t>
      </w:r>
    </w:p>
    <w:p w:rsidRDefault="00676C3D" w:rsidP="00676C3D" w:rsidR="00676C3D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MF, Porezna uprava</w:t>
      </w:r>
    </w:p>
    <w:p w:rsidRDefault="00676C3D" w:rsidP="00676C3D" w:rsidR="00676C3D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FINA</w:t>
      </w:r>
    </w:p>
    <w:p w:rsidRDefault="00676C3D" w:rsidP="00676C3D" w:rsidR="00676C3D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Državno odvjetništvo Zagreb</w:t>
      </w:r>
    </w:p>
    <w:p w:rsidRDefault="00676C3D" w:rsidP="00676C3D" w:rsidR="00676C3D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sudski registar - neposredno i elektronski</w:t>
      </w:r>
    </w:p>
    <w:p w:rsidRDefault="00676C3D" w:rsidP="00E26C73" w:rsidR="00E26C73" w:rsidRPr="00676C3D">
      <w:pPr>
        <w:numPr>
          <w:ilvl w:val="0"/>
          <w:numId w:val="3"/>
        </w:numPr>
        <w:rPr>
          <w:lang w:val="hr-HR"/>
        </w:rPr>
      </w:pPr>
      <w:r w:rsidRPr="00676C3D">
        <w:rPr>
          <w:lang w:val="hr-HR"/>
        </w:rPr>
        <w:t>e-oglasna ploča 8 dana</w:t>
      </w:r>
    </w:p>
    <w:sectPr w:rsidSect="00B72E43" w:rsidR="00E26C73" w:rsidRPr="00676C3D">
      <w:pgSz w:code="9" w:h="16840" w:w="11907"/>
      <w:pgMar w:gutter="0" w:footer="1440" w:header="873" w:left="1077" w:bottom="1276" w:right="851" w:top="709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27B8D"/>
    <w:rsid w:val="00162831"/>
    <w:rsid w:val="001A759F"/>
    <w:rsid w:val="001F4C2D"/>
    <w:rsid w:val="00235C71"/>
    <w:rsid w:val="00276F85"/>
    <w:rsid w:val="00284C2C"/>
    <w:rsid w:val="002E41FD"/>
    <w:rsid w:val="00385868"/>
    <w:rsid w:val="00450C1E"/>
    <w:rsid w:val="00577C20"/>
    <w:rsid w:val="005A3297"/>
    <w:rsid w:val="005C68D0"/>
    <w:rsid w:val="005F5BE9"/>
    <w:rsid w:val="00676C3D"/>
    <w:rsid w:val="007319BD"/>
    <w:rsid w:val="00734CBF"/>
    <w:rsid w:val="00737139"/>
    <w:rsid w:val="00747DB9"/>
    <w:rsid w:val="007B67D2"/>
    <w:rsid w:val="008A286D"/>
    <w:rsid w:val="00935ABA"/>
    <w:rsid w:val="0094388A"/>
    <w:rsid w:val="00947C00"/>
    <w:rsid w:val="0095172E"/>
    <w:rsid w:val="0099225A"/>
    <w:rsid w:val="009953CA"/>
    <w:rsid w:val="009A5EBB"/>
    <w:rsid w:val="009F7871"/>
    <w:rsid w:val="00AA4FDE"/>
    <w:rsid w:val="00AC3D9E"/>
    <w:rsid w:val="00B23EE8"/>
    <w:rsid w:val="00B72E43"/>
    <w:rsid w:val="00B9311E"/>
    <w:rsid w:val="00BF04C2"/>
    <w:rsid w:val="00C00CB9"/>
    <w:rsid w:val="00C3059B"/>
    <w:rsid w:val="00C53578"/>
    <w:rsid w:val="00C61D81"/>
    <w:rsid w:val="00C80CFD"/>
    <w:rsid w:val="00C93042"/>
    <w:rsid w:val="00CB0C73"/>
    <w:rsid w:val="00DB7F82"/>
    <w:rsid w:val="00DC31A3"/>
    <w:rsid w:val="00DE1B72"/>
    <w:rsid w:val="00DE5AE8"/>
    <w:rsid w:val="00DF1301"/>
    <w:rsid w:val="00E26C73"/>
    <w:rsid w:val="00E341B6"/>
    <w:rsid w:val="00E658A1"/>
    <w:rsid w:val="00EA3E6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453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St-734/2013-31</izvorni_sadrzaj>
    <derivirana_varijabla naziv="DomainObject.Oznaka_1">St-734/2013-31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St-734/2013</izvorni_sadrzaj>
    <derivirana_varijabla naziv="DomainObject.Predmet.OznakaBroj_1">St-734/2013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LEGURA d.o.o. za trgovinu, uvoz-izvoz i usluge</izvorni_sadrzaj>
    <derivirana_varijabla naziv="DomainObject.Predmet.ProtustrankaFormated_1">  LEGURA d.o.o. za trgovinu, uvoz-izvoz i usluge</derivirana_varijabla>
  </DomainObject.Predmet.ProtustrankaFormated>
  <DomainObject.Predmet.ProtustrankaFormatedOIB>
    <izvorni_sadrzaj>  LEGURA d.o.o. za trgovinu, uvoz-izvoz i usluge, OIB 24646174124</izvorni_sadrzaj>
    <derivirana_varijabla naziv="DomainObject.Predmet.ProtustrankaFormatedOIB_1">  LEGURA d.o.o. za trgovinu, uvoz-izvoz i usluge, OIB 24646174124</derivirana_varijabla>
  </DomainObject.Predmet.ProtustrankaFormatedOIB>
  <DomainObject.Predmet.ProtustrankaFormatedWithAdress>
    <izvorni_sadrzaj> LEGURA d.o.o. za trgovinu, uvoz-izvoz i usluge, Maksimirska 100, 10000 Zagreb</izvorni_sadrzaj>
    <derivirana_varijabla naziv="DomainObject.Predmet.ProtustrankaFormatedWithAdress_1"> LEGURA d.o.o. za trgovinu, uvoz-izvoz i usluge, Maksimirska 100, 10000 Zagreb</derivirana_varijabla>
  </DomainObject.Predmet.ProtustrankaFormatedWithAdress>
  <DomainObject.Predmet.ProtustrankaFormatedWithAdressOIB>
    <izvorni_sadrzaj> LEGURA d.o.o. za trgovinu, uvoz-izvoz i usluge, OIB 24646174124, Maksimirska 100, 10000 Zagreb</izvorni_sadrzaj>
    <derivirana_varijabla naziv="DomainObject.Predmet.ProtustrankaFormatedWithAdressOIB_1"> LEGURA d.o.o. za trgovinu, uvoz-izvoz i usluge, OIB 24646174124, Maksimirska 100, 10000 Zagreb</derivirana_varijabla>
  </DomainObject.Predmet.ProtustrankaFormatedWithAdressOIB>
  <DomainObject.Predmet.ProtustrankaWithAdress>
    <izvorni_sadrzaj>LEGURA d.o.o. za trgovinu, uvoz-izvoz i usluge Maksimirska 100, 10000 Zagreb</izvorni_sadrzaj>
    <derivirana_varijabla naziv="DomainObject.Predmet.ProtustrankaWithAdress_1">LEGURA d.o.o. za trgovinu, uvoz-izvoz i usluge Maksimirska 100, 10000 Zagreb</derivirana_varijabla>
  </DomainObject.Predmet.ProtustrankaWithAdress>
  <DomainObject.Predmet.ProtustrankaWithAdressOIB>
    <izvorni_sadrzaj>LEGURA d.o.o. za trgovinu, uvoz-izvoz i usluge, OIB 24646174124, Maksimirska 100, 10000 Zagreb</izvorni_sadrzaj>
    <derivirana_varijabla naziv="DomainObject.Predmet.ProtustrankaWithAdressOIB_1">LEGURA d.o.o. za trgovinu, uvoz-izvoz i usluge, OIB 24646174124, Maksimirska 100, 10000 Zagreb</derivirana_varijabla>
  </DomainObject.Predmet.ProtustrankaWithAdressOIB>
  <DomainObject.Predmet.ProtustrankaNazivFormated>
    <izvorni_sadrzaj>LEGURA d.o.o. za trgovinu, uvoz-izvoz i usluge</izvorni_sadrzaj>
    <derivirana_varijabla naziv="DomainObject.Predmet.ProtustrankaNazivFormated_1">LEGURA d.o.o. za trgovinu, uvoz-izvoz i usluge</derivirana_varijabla>
  </DomainObject.Predmet.ProtustrankaNazivFormated>
  <DomainObject.Predmet.ProtustrankaNazivFormatedOIB>
    <izvorni_sadrzaj>LEGURA d.o.o. za trgovinu, uvoz-izvoz i usluge, OIB 24646174124</izvorni_sadrzaj>
    <derivirana_varijabla naziv="DomainObject.Predmet.ProtustrankaNazivFormatedOIB_1">LEGURA d.o.o. za trgovinu, uvoz-izvoz i usluge, OIB 24646174124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LEGURA d.o.o. za trgovinu, uvoz-izvoz i usluge</item>
    </izvorni_sadrzaj>
    <derivirana_varijabla naziv="DomainObject.Predmet.ProtuStrankaListFormated_1">
      <item>LEGURA d.o.o. za trgovinu, uvoz-izvoz i usluge</item>
    </derivirana_varijabla>
  </DomainObject.Predmet.ProtuStrankaListFormated>
  <DomainObject.Predmet.ProtuStrankaListFormatedOIB>
    <izvorni_sadrzaj>
      <item>LEGURA d.o.o. za trgovinu, uvoz-izvoz i usluge, OIB 24646174124</item>
    </izvorni_sadrzaj>
    <derivirana_varijabla naziv="DomainObject.Predmet.ProtuStrankaListFormatedOIB_1">
      <item>LEGURA d.o.o. za trgovinu, uvoz-izvoz i usluge, OIB 24646174124</item>
    </derivirana_varijabla>
  </DomainObject.Predmet.ProtuStrankaListFormatedOIB>
  <DomainObject.Predmet.ProtuStrankaListFormatedWithAdress>
    <izvorni_sadrzaj>
      <item>LEGURA d.o.o. za trgovinu, uvoz-izvoz i usluge, Maksimirska 100, 10000 Zagreb</item>
    </izvorni_sadrzaj>
    <derivirana_varijabla naziv="DomainObject.Predmet.ProtuStrankaListFormatedWithAdress_1">
      <item>LEGURA d.o.o. za trgovinu, uvoz-izvoz i usluge, Maksimirska 100, 10000 Zagreb</item>
    </derivirana_varijabla>
  </DomainObject.Predmet.ProtuStrankaListFormatedWithAdress>
  <DomainObject.Predmet.ProtuStrankaListFormatedWithAdressOIB>
    <izvorni_sadrzaj>
      <item>LEGURA d.o.o. za trgovinu, uvoz-izvoz i usluge, OIB 24646174124, Maksimirska 100, 10000 Zagreb</item>
    </izvorni_sadrzaj>
    <derivirana_varijabla naziv="DomainObject.Predmet.ProtuStrankaListFormatedWithAdressOIB_1">
      <item>LEGURA d.o.o. za trgovinu, uvoz-izvoz i usluge, OIB 24646174124, Maksimirska 100, 10000 Zagreb</item>
    </derivirana_varijabla>
  </DomainObject.Predmet.ProtuStrankaListFormatedWithAdressOIB>
  <DomainObject.Predmet.ProtuStrankaListNazivFormated>
    <izvorni_sadrzaj>
      <item>LEGURA d.o.o. za trgovinu, uvoz-izvoz i usluge</item>
    </izvorni_sadrzaj>
    <derivirana_varijabla naziv="DomainObject.Predmet.ProtuStrankaListNazivFormated_1">
      <item>LEGURA d.o.o. za trgovinu, uvoz-izvoz i usluge</item>
    </derivirana_varijabla>
  </DomainObject.Predmet.ProtuStrankaListNazivFormated>
  <DomainObject.Predmet.ProtuStrankaListNazivFormatedOIB>
    <izvorni_sadrzaj>
      <item>LEGURA d.o.o. za trgovinu, uvoz-izvoz i usluge, OIB 24646174124</item>
    </izvorni_sadrzaj>
    <derivirana_varijabla naziv="DomainObject.Predmet.ProtuStrankaListNazivFormatedOIB_1">
      <item>LEGURA d.o.o. za trgovinu, uvoz-izvoz i usluge, OIB 24646174124</item>
    </derivirana_varijabla>
  </DomainObject.Predmet.ProtuStrankaListNazivFormatedOIB>
  <DomainObject.Predmet.OstaliListFormated>
    <izvorni_sadrzaj>
      <item>Daniel Lovreković</item>
      <item>Irena Kelava</item>
      <item>MF Porezna uprava Zagreb</item>
      <item>Ministarstvo pravosuđa</item>
    </izvorni_sadrzaj>
    <derivirana_varijabla naziv="DomainObject.Predmet.OstaliListFormated_1">
      <item>Daniel Lovreković</item>
      <item>Irena Kelava</item>
      <item>MF Porezna uprava Zagreb</item>
      <item>Ministarstvo pravosuđa</item>
    </derivirana_varijabla>
  </DomainObject.Predmet.OstaliListFormated>
  <DomainObject.Predmet.OstaliListFormatedOIB>
    <izvorni_sadrzaj>
      <item>Daniel Lovreković, OIB 56391400051</item>
      <item>Irena Kelava, OIB 65378158056</item>
      <item>MF Porezna uprava Zagreb</item>
      <item>Ministarstvo pravosuđa</item>
    </izvorni_sadrzaj>
    <derivirana_varijabla naziv="DomainObject.Predmet.OstaliListFormatedOIB_1">
      <item>Daniel Lovreković, OIB 56391400051</item>
      <item>Irena Kelava, OIB 65378158056</item>
      <item>MF Porezna uprava Zagreb</item>
      <item>Ministarstvo pravosuđa</item>
    </derivirana_varijabla>
  </DomainObject.Predmet.OstaliListFormatedOIB>
  <DomainObject.Predmet.OstaliListFormatedWithAdress>
    <izvorni_sadrzaj>
      <item>Daniel Lovreković, Lašćinska cesta 125, 10000 Zagreb</item>
      <item>Irena Kelava, Gredička 23,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Daniel Lovreković, Lašćinska cesta 125, 10000 Zagreb</item>
      <item>Irena Kelava, Gredička 23,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Daniel Lovreković, OIB 56391400051, Lašćinska cesta 125, 10000 Zagreb</item>
      <item>Irena Kelava, OIB 65378158056, Gredička 23,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Daniel Lovreković, OIB 56391400051, Lašćinska cesta 125, 10000 Zagreb</item>
      <item>Irena Kelava, OIB 65378158056, Gredička 23,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Daniel Lovreković</item>
      <item>Irena Kelava</item>
      <item>MF Porezna uprava Zagreb</item>
      <item>Ministarstvo pravosuđa</item>
    </izvorni_sadrzaj>
    <derivirana_varijabla naziv="DomainObject.Predmet.OstaliListNazivFormated_1">
      <item>Daniel Lovreković</item>
      <item>Irena Kelava</item>
      <item>MF Porezna uprava Zagreb</item>
      <item>Ministarstvo pravosuđa</item>
    </derivirana_varijabla>
  </DomainObject.Predmet.OstaliListNazivFormated>
  <DomainObject.Predmet.OstaliListNazivFormatedOIB>
    <izvorni_sadrzaj>
      <item>Daniel Lovreković, OIB 56391400051</item>
      <item>Irena Kelava, OIB 65378158056</item>
      <item>MF Porezna uprava Zagreb</item>
      <item>Ministarstvo pravosuđa</item>
    </izvorni_sadrzaj>
    <derivirana_varijabla naziv="DomainObject.Predmet.OstaliListNazivFormatedOIB_1">
      <item>Daniel Lovreković, OIB 56391400051</item>
      <item>Irena Kelava, OIB 65378158056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St-734/2013-31</izvorni_sadrzaj>
    <derivirana_varijabla naziv="DomainObject.PoslovniBrojDokumenta_1">St-734/2013-31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LEGURA d.o.o. za trgovinu, uvoz-izvoz i usluge</izvorni_sadrzaj>
    <derivirana_varijabla naziv="DomainObject.Predmet.ProtustrankaIDrugi_1">LEGURA d.o.o. za trgovinu, uvoz-izvoz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LEGURA d.o.o. za trgovinu, uvoz-izvoz i usluge, OIB 24646174124, Maksimirska 100, 10000 Zagreb</izvorni_sadrzaj>
    <derivirana_varijabla naziv="DomainObject.Predmet.ProtustrankaIDrugiAdressOIB_1">LEGURA d.o.o. za trgovinu, uvoz-izvoz i usluge, OIB 24646174124, Maksimirska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LEGURA d.o.o. za trgovinu, uvoz-izvoz i usluge</item>
      <item>Daniel Lovreković</item>
      <item>Irena Kelava</item>
      <item>MF Porezna uprava Zagreb</item>
      <item>Ministarstvo pravosuđa</item>
    </izvorni_sadrzaj>
    <derivirana_varijabla naziv="DomainObject.Predmet.SudioniciListNaziv_1">
      <item>FINA ZAGREB</item>
      <item>LEGURA d.o.o. za trgovinu, uvoz-izvoz i usluge</item>
      <item>Daniel Lovreković</item>
      <item>Irena Kelava</item>
      <item>MF Porezna uprava Zagreb</item>
      <item>Ministarstvo pravosuđa</item>
    </derivirana_varijabla>
  </DomainObject.Predmet.SudioniciListNaziv>
  <DomainObject.Predmet.SudioniciListAdressOIB>
    <izvorni_sadrzaj>
      <item>FINA ZAGREB, OIB 85821130368, Albrechtova 42,10000 Zagreb</item>
      <item>LEGURA d.o.o. za trgovinu, uvoz-izvoz i usluge, OIB 24646174124, Maksimirska 100,10000 Zagreb</item>
      <item>Daniel Lovreković, OIB 56391400051, Lašćinska cesta 125,10000 Zagreb</item>
      <item>Irena Kelava, OIB 65378158056, Gredička 23,10000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FINA ZAGREB, OIB 85821130368, Albrechtova 42,10000 Zagreb</item>
      <item>LEGURA d.o.o. za trgovinu, uvoz-izvoz i usluge, OIB 24646174124, Maksimirska 100,10000 Zagreb</item>
      <item>Daniel Lovreković, OIB 56391400051, Lašćinska cesta 125,10000 Zagreb</item>
      <item>Irena Kelava, OIB 65378158056, Gredička 23,10000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24646174124</item>
      <item>, OIB 56391400051</item>
      <item>, OIB 65378158056</item>
      <item>, OIB null</item>
      <item>, OIB null</item>
    </izvorni_sadrzaj>
    <derivirana_varijabla naziv="DomainObject.Predmet.SudioniciListNazivOIB_1">
      <item>, OIB 85821130368</item>
      <item>, OIB 24646174124</item>
      <item>, OIB 56391400051</item>
      <item>, OIB 65378158056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1658</properties:Characters>
  <properties:Lines>49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2016-02-09T13:47:00Z</dcterms:created>
  <dc:creator>nmarkovic</dc:creator>
  <cp:lastModifiedBy>Ivana Stampf</cp:lastModifiedBy>
  <cp:lastPrinted>2015-12-30T10:22:00Z</cp:lastPrinted>
  <dcterms:modified xmlns:xsi="http://www.w3.org/2001/XMLSchema-instance" xsi:type="dcterms:W3CDTF">2016-02-10T07:30:00Z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St-734/2013-31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