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1ee8" w14:paraId="f731ee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A27B0">
        <w:t xml:space="preserve">SVETA LUCIJA, Radunica 1, Split, OIB: </w:t>
      </w:r>
      <w:r w:rsidR="00BA27B0" w:rsidRPr="00BA27B0">
        <w:t>34248900143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A27B0" w:rsidRPr="00BA27B0">
        <w:t>SVETA LUCIJA, Radunica 1, Split, OIB: 34248900143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BA27B0">
        <w:t>155.867,10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A27B0">
      <w:t>1250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543E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St-1250/2015</izvorni_sadrzaj>
    <derivirana_varijabla naziv="DomainObject.Predmet.OznakaBroj_1">St-1250/2015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SVETA LUCIJA</izvorni_sadrzaj>
    <derivirana_varijabla naziv="DomainObject.Predmet.ProtustrankaFormated_1">  Ustanova za zdravstvenu njegu u kući SVETA LUCIJA</derivirana_varijabla>
  </DomainObject.Predmet.ProtustrankaFormated>
  <DomainObject.Predmet.ProtustrankaFormatedOIB>
    <izvorni_sadrzaj>  Ustanova za zdravstvenu njegu u kući SVETA LUCIJA, OIB 34248900143</izvorni_sadrzaj>
    <derivirana_varijabla naziv="DomainObject.Predmet.ProtustrankaFormatedOIB_1">  Ustanova za zdravstvenu njegu u kući SVETA LUCIJA, OIB 34248900143</derivirana_varijabla>
  </DomainObject.Predmet.ProtustrankaFormatedOIB>
  <DomainObject.Predmet.ProtustrankaFormatedWithAdress>
    <izvorni_sadrzaj> Ustanova za zdravstvenu njegu u kući SVETA LUCIJA, Radunica 1, 21000 Split</izvorni_sadrzaj>
    <derivirana_varijabla naziv="DomainObject.Predmet.ProtustrankaFormatedWithAdress_1"> Ustanova za zdravstvenu njegu u kući SVETA LUCIJA, Radunica 1, 21000 Split</derivirana_varijabla>
  </DomainObject.Predmet.ProtustrankaFormatedWithAdress>
  <DomainObject.Predmet.ProtustrankaFormatedWithAdressOIB>
    <izvorni_sadrzaj> Ustanova za zdravstvenu njegu u kući SVETA LUCIJA, OIB 34248900143, Radunica 1, 21000 Split</izvorni_sadrzaj>
    <derivirana_varijabla naziv="DomainObject.Predmet.ProtustrankaFormatedWithAdressOIB_1"> Ustanova za zdravstvenu njegu u kući SVETA LUCIJA, OIB 34248900143, Radunica 1, 21000 Split</derivirana_varijabla>
  </DomainObject.Predmet.ProtustrankaFormatedWithAdressOIB>
  <DomainObject.Predmet.ProtustrankaWithAdress>
    <izvorni_sadrzaj>Ustanova za zdravstvenu njegu u kući SVETA LUCIJA Radunica 1, 21000 Split</izvorni_sadrzaj>
    <derivirana_varijabla naziv="DomainObject.Predmet.ProtustrankaWithAdress_1">Ustanova za zdravstvenu njegu u kući SVETA LUCIJA Radunica 1, 21000 Split</derivirana_varijabla>
  </DomainObject.Predmet.ProtustrankaWithAdress>
  <DomainObject.Predmet.ProtustrankaWithAdressOIB>
    <izvorni_sadrzaj>Ustanova za zdravstvenu njegu u kući SVETA LUCIJA, OIB 34248900143, Radunica 1, 21000 Split</izvorni_sadrzaj>
    <derivirana_varijabla naziv="DomainObject.Predmet.ProtustrankaWithAdressOIB_1">Ustanova za zdravstvenu njegu u kući SVETA LUCIJA, OIB 34248900143, Radunica 1, 21000 Split</derivirana_varijabla>
  </DomainObject.Predmet.ProtustrankaWithAdressOIB>
  <DomainObject.Predmet.ProtustrankaNazivFormated>
    <izvorni_sadrzaj>Ustanova za zdravstvenu njegu u kući SVETA LUCIJA</izvorni_sadrzaj>
    <derivirana_varijabla naziv="DomainObject.Predmet.ProtustrankaNazivFormated_1">Ustanova za zdravstvenu njegu u kući SVETA LUCIJA</derivirana_varijabla>
  </DomainObject.Predmet.ProtustrankaNazivFormated>
  <DomainObject.Predmet.ProtustrankaNazivFormatedOIB>
    <izvorni_sadrzaj>Ustanova za zdravstvenu njegu u kući SVETA LUCIJA, OIB 34248900143</izvorni_sadrzaj>
    <derivirana_varijabla naziv="DomainObject.Predmet.ProtustrankaNazivFormatedOIB_1">Ustanova za zdravstvenu njegu u kući SVETA LUCIJA, OIB 34248900143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155867.10</izvorni_sadrzaj>
    <derivirana_varijabla naziv="DomainObject.Predmet.TrenutnaVrijednost_1">155867.10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zdravstvenu njegu u kući SVETA LUCIJA</item>
    </izvorni_sadrzaj>
    <derivirana_varijabla naziv="DomainObject.Predmet.ProtuStrankaListFormated_1">
      <item>Ustanova za zdravstvenu njegu u kući SVETA LUCIJA</item>
    </derivirana_varijabla>
  </DomainObject.Predmet.ProtuStrankaListFormated>
  <DomainObject.Predmet.ProtuStrankaListFormatedOIB>
    <izvorni_sadrzaj>
      <item>Ustanova za zdravstvenu njegu u kući SVETA LUCIJA, OIB 34248900143</item>
    </izvorni_sadrzaj>
    <derivirana_varijabla naziv="DomainObject.Predmet.ProtuStrankaListFormatedOIB_1">
      <item>Ustanova za zdravstvenu njegu u kući SVETA LUCIJA, OIB 34248900143</item>
    </derivirana_varijabla>
  </DomainObject.Predmet.ProtuStrankaListFormatedOIB>
  <DomainObject.Predmet.ProtuStrankaListFormatedWithAdress>
    <izvorni_sadrzaj>
      <item>Ustanova za zdravstvenu njegu u kući SVETA LUCIJA, Radunica 1, 21000 Split</item>
    </izvorni_sadrzaj>
    <derivirana_varijabla naziv="DomainObject.Predmet.ProtuStrankaListFormatedWithAdress_1">
      <item>Ustanova za zdravstvenu njegu u kući SVETA LUCIJA, Radunica 1, 21000 Split</item>
    </derivirana_varijabla>
  </DomainObject.Predmet.ProtuStrankaListFormatedWithAdress>
  <DomainObject.Predmet.ProtuStrankaListFormatedWithAdressOIB>
    <izvorni_sadrzaj>
      <item>Ustanova za zdravstvenu njegu u kući SVETA LUCIJA, OIB 34248900143, Radunica 1, 21000 Split</item>
    </izvorni_sadrzaj>
    <derivirana_varijabla naziv="DomainObject.Predmet.ProtuStrankaListFormatedWithAdressOIB_1">
      <item>Ustanova za zdravstvenu njegu u kući SVETA LUCIJA, OIB 34248900143, Radunica 1, 21000 Split</item>
    </derivirana_varijabla>
  </DomainObject.Predmet.ProtuStrankaListFormatedWithAdressOIB>
  <DomainObject.Predmet.ProtuStrankaListNazivFormated>
    <izvorni_sadrzaj>
      <item>Ustanova za zdravstvenu njegu u kući SVETA LUCIJA</item>
    </izvorni_sadrzaj>
    <derivirana_varijabla naziv="DomainObject.Predmet.ProtuStrankaListNazivFormated_1">
      <item>Ustanova za zdravstvenu njegu u kući SVETA LUCIJA</item>
    </derivirana_varijabla>
  </DomainObject.Predmet.ProtuStrankaListNazivFormated>
  <DomainObject.Predmet.ProtuStrankaListNazivFormatedOIB>
    <izvorni_sadrzaj>
      <item>Ustanova za zdravstvenu njegu u kući SVETA LUCIJA, OIB 34248900143</item>
    </izvorni_sadrzaj>
    <derivirana_varijabla naziv="DomainObject.Predmet.ProtuStrankaListNazivFormatedOIB_1">
      <item>Ustanova za zdravstvenu njegu u kući SVETA LUCIJA, OIB 34248900143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zdravstvenu njegu u kući SVETA LUCIJA</izvorni_sadrzaj>
    <derivirana_varijabla naziv="DomainObject.Predmet.ProtustrankaIDrugi_1">Ustanova za zdravstvenu njegu u kući SVETA LUCIJA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Ustanova za zdravstvenu njegu u kući SVETA LUCIJA, OIB 34248900143, Radunica 1, 21000 Split</izvorni_sadrzaj>
    <derivirana_varijabla naziv="DomainObject.Predmet.ProtustrankaIDrugiAdressOIB_1">Ustanova za zdravstvenu njegu u kući SVETA LUCIJA, OIB 34248900143, Radunica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u kući SVETA LUCIJA</item>
      <item>FINANCIJSKA AGENCIJA, RC SPLIT</item>
    </izvorni_sadrzaj>
    <derivirana_varijabla naziv="DomainObject.Predmet.SudioniciListNaziv_1">
      <item>Ustanova za zdravstvenu njegu u kući SVETA LUCIJA</item>
      <item>FINANCIJSKA AGENCIJA, RC SPLIT</item>
    </derivirana_varijabla>
  </DomainObject.Predmet.SudioniciListNaziv>
  <DomainObject.Predmet.SudioniciListAdressOIB>
    <izvorni_sadrzaj>
      <item>Ustanova za zdravstvenu njegu u kući SVETA LUCIJA, OIB 34248900143, Radunica 1,21000 Split</item>
      <item>FINANCIJSKA AGENCIJA, RC SPLIT, OIB 85821130368, Mažuranićevo šetalište 24b,21000 Split</item>
    </izvorni_sadrzaj>
    <derivirana_varijabla naziv="DomainObject.Predmet.SudioniciListAdressOIB_1">
      <item>Ustanova za zdravstvenu njegu u kući SVETA LUCIJA, OIB 34248900143, Radunica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34248900143</item>
      <item>, OIB 85821130368</item>
    </izvorni_sadrzaj>
    <derivirana_varijabla naziv="DomainObject.Predmet.SudioniciListNazivOIB_1">
      <item>, OIB 34248900143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EE2A1-AEF1-4887-955F-E7F78C76A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2016-02-02T08:42:00Z</dcterms:created>
  <dc:creator>nmarkovic</dc:creator>
  <cp:lastModifiedBy>Ana Golub Gruić</cp:lastModifiedBy>
  <cp:lastPrinted>2016-02-03T13:56:00Z</cp:lastPrinted>
  <dcterms:modified xmlns:xsi="http://www.w3.org/2001/XMLSchema-instance" xsi:type="dcterms:W3CDTF">2016-02-04T13:26:00Z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