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1bd5" w14:paraId="5fa1bd5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453B7A">
        <w:t>St -</w:t>
      </w:r>
      <w:r w:rsidR="00A17BF9">
        <w:t>1</w:t>
      </w:r>
      <w:r w:rsidR="003E5F55">
        <w:t>971</w:t>
      </w:r>
      <w:r w:rsidR="00572249">
        <w:t>/201</w:t>
      </w:r>
      <w:r w:rsidR="00A17BF9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3E5F55">
        <w:t>VILLA AGAVA d.o.o.,</w:t>
      </w:r>
      <w:r w:rsidR="00553F07">
        <w:t xml:space="preserve"> </w:t>
      </w:r>
      <w:r w:rsidR="00BC09A4">
        <w:t xml:space="preserve"> </w:t>
      </w:r>
      <w:r w:rsidR="00A21C8E">
        <w:t xml:space="preserve">OIB: </w:t>
      </w:r>
      <w:r w:rsidR="003E5F55">
        <w:t>81387355165</w:t>
      </w:r>
      <w:r w:rsidR="00553F07">
        <w:t xml:space="preserve"> </w:t>
      </w:r>
      <w:r w:rsidR="00A21C8E">
        <w:t xml:space="preserve">sa sjedištem </w:t>
      </w:r>
      <w:r w:rsidR="003C334C">
        <w:t xml:space="preserve"> u</w:t>
      </w:r>
      <w:r w:rsidR="005D57B1">
        <w:t xml:space="preserve"> </w:t>
      </w:r>
      <w:proofErr w:type="spellStart"/>
      <w:r w:rsidR="003E5F55">
        <w:t>Cankareva</w:t>
      </w:r>
      <w:proofErr w:type="spellEnd"/>
      <w:r w:rsidR="003E5F55">
        <w:t xml:space="preserve"> 3</w:t>
      </w:r>
      <w:r w:rsidR="00FA0ECF">
        <w:t>,</w:t>
      </w:r>
      <w:r w:rsidR="00990ACA">
        <w:t xml:space="preserve"> 10 000 Zagreb,</w:t>
      </w:r>
      <w:r w:rsidR="00003EE3">
        <w:t xml:space="preserve"> temeljem članka 430. Stečajnog zakona („Narodne novine „ 71/15), </w:t>
      </w:r>
      <w:r>
        <w:t xml:space="preserve"> dana </w:t>
      </w:r>
      <w:r w:rsidR="006F0076">
        <w:t>2</w:t>
      </w:r>
      <w:r w:rsidR="003E5F55">
        <w:t>8</w:t>
      </w:r>
      <w:r w:rsidR="00A21C8E">
        <w:t xml:space="preserve">. </w:t>
      </w:r>
      <w:r w:rsidR="000B5BDB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3E5F55">
        <w:t xml:space="preserve">VILLA AGAVA d.o.o.,  OIB: 81387355165 sa sjedištem  u </w:t>
      </w:r>
      <w:proofErr w:type="spellStart"/>
      <w:r w:rsidR="003E5F55">
        <w:t>Cankareva</w:t>
      </w:r>
      <w:proofErr w:type="spellEnd"/>
      <w:r w:rsidR="003E5F55">
        <w:t xml:space="preserve"> 3, 10 000 Zagreb,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3E5F55">
        <w:rPr>
          <w:b/>
        </w:rPr>
        <w:t>32.033,81</w:t>
      </w:r>
      <w:r w:rsidR="00783D1D">
        <w:t xml:space="preserve"> K</w:t>
      </w:r>
      <w:r w:rsidR="00003EE3">
        <w:t>n.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3E5F55">
        <w:t xml:space="preserve">VILLA AGAVA d.o.o.,  OIB: 81387355165 sa sjedištem  u </w:t>
      </w:r>
      <w:proofErr w:type="spellStart"/>
      <w:r w:rsidR="003E5F55">
        <w:t>Cankareva</w:t>
      </w:r>
      <w:proofErr w:type="spellEnd"/>
      <w:r w:rsidR="003E5F55">
        <w:t xml:space="preserve"> 3, 10 000 Zagreb</w:t>
      </w:r>
      <w:r w:rsidR="006D7E75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C2026A">
        <w:rPr>
          <w:b/>
        </w:rPr>
        <w:t>1</w:t>
      </w:r>
      <w:r w:rsidR="003E5F55">
        <w:rPr>
          <w:b/>
        </w:rPr>
        <w:t>971</w:t>
      </w:r>
      <w:r w:rsidR="005E0434" w:rsidRPr="00A17BF9">
        <w:rPr>
          <w:b/>
        </w:rPr>
        <w:t>-201</w:t>
      </w:r>
      <w:r w:rsidR="00A17BF9" w:rsidRPr="00A17BF9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C2026A">
        <w:t>2</w:t>
      </w:r>
      <w:r w:rsidR="003E5F55">
        <w:t>8</w:t>
      </w:r>
      <w:r w:rsidR="00572249">
        <w:t xml:space="preserve">. </w:t>
      </w:r>
      <w:r w:rsidR="003E5F55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C2026A" w:rsidP="00F45F8B" w:rsidR="00F45F8B">
      <w:r>
        <w:t>2</w:t>
      </w:r>
      <w:r w:rsidR="003E5F55">
        <w:t>8</w:t>
      </w:r>
      <w:r w:rsidR="00B02D1A">
        <w:t>.0</w:t>
      </w:r>
      <w:r w:rsidR="003E5F55">
        <w:t>6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B5BDB"/>
    <w:rsid w:val="001018F1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E4DB1"/>
    <w:rsid w:val="002E53DE"/>
    <w:rsid w:val="00371842"/>
    <w:rsid w:val="003775B6"/>
    <w:rsid w:val="00386605"/>
    <w:rsid w:val="003C334C"/>
    <w:rsid w:val="003D2697"/>
    <w:rsid w:val="003E5F55"/>
    <w:rsid w:val="00436883"/>
    <w:rsid w:val="00453B7A"/>
    <w:rsid w:val="0047223C"/>
    <w:rsid w:val="004A2D29"/>
    <w:rsid w:val="00553F07"/>
    <w:rsid w:val="0056444F"/>
    <w:rsid w:val="00572249"/>
    <w:rsid w:val="00577D32"/>
    <w:rsid w:val="00580769"/>
    <w:rsid w:val="005828E7"/>
    <w:rsid w:val="00585AD3"/>
    <w:rsid w:val="005C0D29"/>
    <w:rsid w:val="005D57B1"/>
    <w:rsid w:val="005E0434"/>
    <w:rsid w:val="005F17A8"/>
    <w:rsid w:val="006157D1"/>
    <w:rsid w:val="00623021"/>
    <w:rsid w:val="0067231C"/>
    <w:rsid w:val="00676865"/>
    <w:rsid w:val="006A25A3"/>
    <w:rsid w:val="006D7E75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4FD6"/>
    <w:rsid w:val="007D50D1"/>
    <w:rsid w:val="00837A2F"/>
    <w:rsid w:val="008566F2"/>
    <w:rsid w:val="0089497D"/>
    <w:rsid w:val="008A1D89"/>
    <w:rsid w:val="008B2C14"/>
    <w:rsid w:val="009111CD"/>
    <w:rsid w:val="00916116"/>
    <w:rsid w:val="00946742"/>
    <w:rsid w:val="00954A13"/>
    <w:rsid w:val="00954CC2"/>
    <w:rsid w:val="00990ACA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2026A"/>
    <w:rsid w:val="00C24120"/>
    <w:rsid w:val="00C43432"/>
    <w:rsid w:val="00C65B5F"/>
    <w:rsid w:val="00C67F60"/>
    <w:rsid w:val="00C76AD4"/>
    <w:rsid w:val="00C802D3"/>
    <w:rsid w:val="00CC420C"/>
    <w:rsid w:val="00D07BB8"/>
    <w:rsid w:val="00D13B68"/>
    <w:rsid w:val="00D422F5"/>
    <w:rsid w:val="00D573CA"/>
    <w:rsid w:val="00D64268"/>
    <w:rsid w:val="00D670A5"/>
    <w:rsid w:val="00D82BC7"/>
    <w:rsid w:val="00DE2BD8"/>
    <w:rsid w:val="00DF59BB"/>
    <w:rsid w:val="00E017F7"/>
    <w:rsid w:val="00E226F0"/>
    <w:rsid w:val="00E41792"/>
    <w:rsid w:val="00E5657A"/>
    <w:rsid w:val="00ED42F5"/>
    <w:rsid w:val="00EF0E5E"/>
    <w:rsid w:val="00EF4DCD"/>
    <w:rsid w:val="00F267CB"/>
    <w:rsid w:val="00F45F8B"/>
    <w:rsid w:val="00F94E08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E41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E417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E417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7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7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E41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E417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E417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7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7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</izvorni_sadrzaj>
    <derivirana_varijabla naziv="DomainObject.Predmet.Opis_1">čl.444.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AGAVA d.o.o.</izvorni_sadrzaj>
    <derivirana_varijabla naziv="DomainObject.Predmet.ProtustrankaFormated_1">  VILLA AGAVA d.o.o.</derivirana_varijabla>
  </DomainObject.Predmet.ProtustrankaFormated>
  <DomainObject.Predmet.ProtustrankaFormatedOIB>
    <izvorni_sadrzaj>  VILLA AGAVA d.o.o., OIB 81387355165</izvorni_sadrzaj>
    <derivirana_varijabla naziv="DomainObject.Predmet.ProtustrankaFormatedOIB_1">  VILLA AGAVA d.o.o., OIB 81387355165</derivirana_varijabla>
  </DomainObject.Predmet.ProtustrankaFormatedOIB>
  <DomainObject.Predmet.ProtustrankaFormatedWithAdress>
    <izvorni_sadrzaj> VILLA AGAVA d.o.o., Cankareva 3, 10000 Zagreb</izvorni_sadrzaj>
    <derivirana_varijabla naziv="DomainObject.Predmet.ProtustrankaFormatedWithAdress_1"> VILLA AGAVA d.o.o., Cankareva 3, 10000 Zagreb</derivirana_varijabla>
  </DomainObject.Predmet.ProtustrankaFormatedWithAdress>
  <DomainObject.Predmet.ProtustrankaFormatedWithAdressOIB>
    <izvorni_sadrzaj> VILLA AGAVA d.o.o., OIB 81387355165, Cankareva 3, 10000 Zagreb</izvorni_sadrzaj>
    <derivirana_varijabla naziv="DomainObject.Predmet.ProtustrankaFormatedWithAdressOIB_1"> VILLA AGAVA d.o.o., OIB 81387355165, Cankareva 3, 10000 Zagreb</derivirana_varijabla>
  </DomainObject.Predmet.ProtustrankaFormatedWithAdressOIB>
  <DomainObject.Predmet.ProtustrankaWithAdress>
    <izvorni_sadrzaj>VILLA AGAVA d.o.o. Cankareva 3, 10000 Zagreb</izvorni_sadrzaj>
    <derivirana_varijabla naziv="DomainObject.Predmet.ProtustrankaWithAdress_1">VILLA AGAVA d.o.o. Cankareva 3, 10000 Zagreb</derivirana_varijabla>
  </DomainObject.Predmet.ProtustrankaWithAdress>
  <DomainObject.Predmet.ProtustrankaWithAdressOIB>
    <izvorni_sadrzaj>VILLA AGAVA d.o.o., OIB 81387355165, Cankareva 3, 10000 Zagreb</izvorni_sadrzaj>
    <derivirana_varijabla naziv="DomainObject.Predmet.ProtustrankaWithAdressOIB_1">VILLA AGAVA d.o.o., OIB 81387355165, Cankareva 3, 10000 Zagreb</derivirana_varijabla>
  </DomainObject.Predmet.ProtustrankaWithAdressOIB>
  <DomainObject.Predmet.ProtustrankaNazivFormated>
    <izvorni_sadrzaj>VILLA AGAVA d.o.o.</izvorni_sadrzaj>
    <derivirana_varijabla naziv="DomainObject.Predmet.ProtustrankaNazivFormated_1">VILLA AGAVA d.o.o.</derivirana_varijabla>
  </DomainObject.Predmet.ProtustrankaNazivFormated>
  <DomainObject.Predmet.ProtustrankaNazivFormatedOIB>
    <izvorni_sadrzaj>VILLA AGAVA d.o.o., OIB 81387355165</izvorni_sadrzaj>
    <derivirana_varijabla naziv="DomainObject.Predmet.ProtustrankaNazivFormatedOIB_1">VILLA AGAVA d.o.o., OIB 81387355165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32033.81</izvorni_sadrzaj>
    <derivirana_varijabla naziv="DomainObject.Predmet.TrenutnaVrijednost_1">32033.81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VILLA AGAVA d.o.o.</item>
    </izvorni_sadrzaj>
    <derivirana_varijabla naziv="DomainObject.Predmet.ProtuStrankaListFormated_1">
      <item>VILLA AGAVA d.o.o.</item>
    </derivirana_varijabla>
  </DomainObject.Predmet.ProtuStrankaListFormated>
  <DomainObject.Predmet.ProtuStrankaListFormatedOIB>
    <izvorni_sadrzaj>
      <item>VILLA AGAVA d.o.o., OIB 81387355165</item>
    </izvorni_sadrzaj>
    <derivirana_varijabla naziv="DomainObject.Predmet.ProtuStrankaListFormatedOIB_1">
      <item>VILLA AGAVA d.o.o., OIB 81387355165</item>
    </derivirana_varijabla>
  </DomainObject.Predmet.ProtuStrankaListFormatedOIB>
  <DomainObject.Predmet.ProtuStrankaListFormatedWithAdress>
    <izvorni_sadrzaj>
      <item>VILLA AGAVA d.o.o., Cankareva 3, 10000 Zagreb</item>
    </izvorni_sadrzaj>
    <derivirana_varijabla naziv="DomainObject.Predmet.ProtuStrankaListFormatedWithAdress_1">
      <item>VILLA AGAVA d.o.o., Cankareva 3, 10000 Zagreb</item>
    </derivirana_varijabla>
  </DomainObject.Predmet.ProtuStrankaListFormatedWithAdress>
  <DomainObject.Predmet.ProtuStrankaListFormatedWithAdressOIB>
    <izvorni_sadrzaj>
      <item>VILLA AGAVA d.o.o., OIB 81387355165, Cankareva 3, 10000 Zagreb</item>
    </izvorni_sadrzaj>
    <derivirana_varijabla naziv="DomainObject.Predmet.ProtuStrankaListFormatedWithAdressOIB_1">
      <item>VILLA AGAVA d.o.o., OIB 81387355165, Cankareva 3, 10000 Zagreb</item>
    </derivirana_varijabla>
  </DomainObject.Predmet.ProtuStrankaListFormatedWithAdressOIB>
  <DomainObject.Predmet.ProtuStrankaListNazivFormated>
    <izvorni_sadrzaj>
      <item>VILLA AGAVA d.o.o.</item>
    </izvorni_sadrzaj>
    <derivirana_varijabla naziv="DomainObject.Predmet.ProtuStrankaListNazivFormated_1">
      <item>VILLA AGAVA d.o.o.</item>
    </derivirana_varijabla>
  </DomainObject.Predmet.ProtuStrankaListNazivFormated>
  <DomainObject.Predmet.ProtuStrankaListNazivFormatedOIB>
    <izvorni_sadrzaj>
      <item>VILLA AGAVA d.o.o., OIB 81387355165</item>
    </izvorni_sadrzaj>
    <derivirana_varijabla naziv="DomainObject.Predmet.ProtuStrankaListNazivFormatedOIB_1">
      <item>VILLA AGAVA d.o.o., OIB 81387355165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VILLA AGAVA d.o.o.</izvorni_sadrzaj>
    <derivirana_varijabla naziv="DomainObject.Predmet.ProtustrankaIDrugi_1">VILLA AGAVA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VILLA AGAVA d.o.o., OIB 81387355165, Cankareva 3, 10000 Zagreb</izvorni_sadrzaj>
    <derivirana_varijabla naziv="DomainObject.Predmet.ProtustrankaIDrugiAdressOIB_1">VILLA AGAVA d.o.o., OIB 81387355165, Cankareva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AGAVA d.o.o.</item>
      <item>FINA Regionalni centar Zagreb</item>
    </izvorni_sadrzaj>
    <derivirana_varijabla naziv="DomainObject.Predmet.SudioniciListNaziv_1">
      <item>VILLA AGAVA d.o.o.</item>
      <item>FINA Regionalni centar Zagreb</item>
    </derivirana_varijabla>
  </DomainObject.Predmet.SudioniciListNaziv>
  <DomainObject.Predmet.SudioniciListAdressOIB>
    <izvorni_sadrzaj>
      <item>VILLA AGAVA d.o.o., OIB 81387355165, Cankareva 3,10000 Zagreb</item>
      <item>FINA Regionalni centar Zagreb, OIB 85821130368, Trg svibanjskih žrtava 1995. br. 1,10000 Zagreb</item>
    </izvorni_sadrzaj>
    <derivirana_varijabla naziv="DomainObject.Predmet.SudioniciListAdressOIB_1">
      <item>VILLA AGAVA d.o.o., OIB 81387355165, Cankareva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81387355165</item>
      <item>, OIB 85821130368</item>
    </izvorni_sadrzaj>
    <derivirana_varijabla naziv="DomainObject.Predmet.SudioniciListNazivOIB_1">
      <item>, OIB 81387355165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C571A-E933-47E2-9EC3-585FFB1F6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377</properties:Words>
  <properties:Characters>1942</properties:Characters>
  <properties:Lines>58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2016-06-28T10:02:00Z</dcterms:created>
  <dc:creator>Korisnik</dc:creator>
  <cp:lastModifiedBy>Davorin Pavičić</cp:lastModifiedBy>
  <cp:lastPrinted>2016-05-23T11:10:00Z</cp:lastPrinted>
  <dcterms:modified xmlns:xsi="http://www.w3.org/2001/XMLSchema-instance" xsi:type="dcterms:W3CDTF">2016-06-28T12:17:00Z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