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c13e" w14:paraId="ea8c13e" w:rsidRDefault="0021503C" w:rsidP="0021503C" w:rsidR="0021503C">
      <w:pPr>
        <w15:collapsed w:val="false"/>
        <w:rPr>
          <w:b/>
        </w:rPr>
      </w:pPr>
      <w:r>
        <w:rPr>
          <w:b/>
        </w:rPr>
        <w:t xml:space="preserve">              </w:t>
      </w:r>
      <w:r>
        <w:rPr>
          <w:b/>
          <w:noProof/>
        </w:rPr>
        <w:drawing>
          <wp:inline distR="0" distL="0" distB="0" distT="0">
            <wp:extent cy="790575" cx="6000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057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</w:t>
      </w:r>
    </w:p>
    <w:p w:rsidRDefault="0021503C" w:rsidP="0021503C" w:rsidR="0021503C">
      <w:pPr>
        <w:rPr>
          <w:b/>
        </w:rPr>
      </w:pPr>
      <w:r>
        <w:rPr>
          <w:b/>
        </w:rPr>
        <w:t xml:space="preserve">REPUBLIKA HRVATSKA </w:t>
      </w:r>
    </w:p>
    <w:p w:rsidRDefault="0021503C" w:rsidP="0021503C" w:rsidR="0021503C">
      <w:pPr>
        <w:rPr>
          <w:b/>
        </w:rPr>
      </w:pPr>
      <w:r>
        <w:rPr>
          <w:b/>
        </w:rPr>
        <w:t>Trgovački sud u Zagrebu</w:t>
      </w:r>
    </w:p>
    <w:p w:rsidRDefault="0021503C" w:rsidP="0021503C" w:rsidR="0021503C">
      <w:pPr>
        <w:rPr>
          <w:b/>
        </w:rPr>
      </w:pPr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( p.p. 455 ) </w:t>
      </w:r>
    </w:p>
    <w:p w:rsidRDefault="0021503C" w:rsidP="0021503C" w:rsidR="0021503C">
      <w:pPr>
        <w:rPr>
          <w:b/>
        </w:rPr>
      </w:pPr>
    </w:p>
    <w:p w:rsidRDefault="0021503C" w:rsidP="0021503C" w:rsidR="0021503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 w:rsidR="004558A9">
        <w:rPr>
          <w:b/>
        </w:rPr>
        <w:t>44. St-1150/2018</w:t>
      </w:r>
    </w:p>
    <w:p w:rsidRDefault="004558A9" w:rsidP="004558A9" w:rsidR="004558A9">
      <w:pPr>
        <w:jc w:val="center"/>
      </w:pPr>
      <w:r>
        <w:t>R E P U B L I K A   H R V A T S K A</w:t>
      </w:r>
    </w:p>
    <w:p w:rsidRDefault="004558A9" w:rsidP="004558A9" w:rsidR="004558A9">
      <w:pPr>
        <w:jc w:val="center"/>
      </w:pPr>
    </w:p>
    <w:p w:rsidRDefault="0021503C" w:rsidP="0021503C" w:rsidR="0021503C">
      <w:pPr>
        <w:jc w:val="both"/>
        <w:rPr>
          <w:sz w:val="40"/>
          <w:szCs w:val="40"/>
        </w:rPr>
      </w:pPr>
      <w:r>
        <w:t xml:space="preserve"> </w:t>
      </w:r>
      <w:r>
        <w:tab/>
        <w:t xml:space="preserve">Trgovački sud u Zagrebu u skraćenom stečajnom postupku nad dužnikom FISKAL JEDAN d.o.o., iz Zagreba, Slavonska avenija 26/9, OIB 42127352161, </w:t>
      </w:r>
      <w:r w:rsidR="004558A9">
        <w:t>povodom zahtjeva za provedbu skraćenog stečajnog postupka Financijske agencije RC Zagreb, Podružnica Zagreb, Trg svibanjskih žrtava 1995. br. 1, OIB 85821130368,</w:t>
      </w:r>
      <w:r>
        <w:t xml:space="preserve"> temeljem odredbe članka 430. Stečajnog zakona (“Narodne novine” broj 71/15, dalje: SZ), dana </w:t>
      </w:r>
      <w:r w:rsidR="004558A9">
        <w:t>3. svibnja 2018</w:t>
      </w:r>
      <w:r>
        <w:t>.  objavljuje:</w:t>
      </w:r>
    </w:p>
    <w:p w:rsidRDefault="0021503C" w:rsidP="0021503C" w:rsidR="0021503C">
      <w:pPr>
        <w:jc w:val="center"/>
        <w:rPr>
          <w:b/>
        </w:rPr>
      </w:pPr>
    </w:p>
    <w:p w:rsidRDefault="0021503C" w:rsidP="0021503C" w:rsidR="0021503C">
      <w:pPr>
        <w:ind w:firstLine="708" w:left="2832"/>
        <w:rPr>
          <w:b/>
        </w:rPr>
      </w:pPr>
      <w:r>
        <w:rPr>
          <w:b/>
        </w:rPr>
        <w:t>O G L A S</w:t>
      </w:r>
    </w:p>
    <w:p w:rsidRDefault="0021503C" w:rsidP="0021503C" w:rsidR="0021503C">
      <w:pPr>
        <w:rPr>
          <w:b/>
        </w:rPr>
      </w:pPr>
    </w:p>
    <w:p w:rsidRDefault="0021503C" w:rsidP="0021503C" w:rsidR="0021503C">
      <w:r>
        <w:rPr>
          <w:b/>
        </w:rPr>
        <w:t xml:space="preserve">I </w:t>
      </w:r>
      <w:r>
        <w:tab/>
        <w:t xml:space="preserve">Za dužnika FISKAL JEDAN d.o.o., iz Zagreba, Slavonska avenija 26/9, OIB 42127352161.  </w:t>
      </w:r>
    </w:p>
    <w:p w:rsidRDefault="0021503C" w:rsidP="0021503C" w:rsidR="0021503C">
      <w:pPr>
        <w:pStyle w:val="Odlomakpopisa"/>
        <w:ind w:left="1428"/>
      </w:pPr>
    </w:p>
    <w:p w:rsidRDefault="0021503C" w:rsidP="0021503C" w:rsidR="0021503C">
      <w:r>
        <w:rPr>
          <w:b/>
        </w:rPr>
        <w:t>II</w:t>
      </w:r>
      <w:r>
        <w:tab/>
        <w:t>Iznos duga evidentiran na temelju neizvršenih osnova za plaćanje je 155.745,56  kn.</w:t>
      </w:r>
    </w:p>
    <w:p w:rsidRDefault="0021503C" w:rsidP="0021503C" w:rsidR="0021503C">
      <w:pPr>
        <w:ind w:left="360"/>
      </w:pPr>
      <w:r>
        <w:t xml:space="preserve"> </w:t>
      </w:r>
    </w:p>
    <w:p w:rsidRDefault="0021503C" w:rsidP="0021503C" w:rsidR="0021503C">
      <w:pPr>
        <w:jc w:val="both"/>
      </w:pPr>
      <w:r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1503C" w:rsidP="0021503C" w:rsidR="0021503C">
      <w:pPr>
        <w:ind w:firstLine="720"/>
        <w:jc w:val="both"/>
      </w:pPr>
    </w:p>
    <w:p w:rsidRDefault="0021503C" w:rsidP="0021503C" w:rsidR="0021503C">
      <w:pPr>
        <w:jc w:val="both"/>
      </w:pPr>
      <w:r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1503C" w:rsidP="0021503C" w:rsidR="0021503C">
      <w:pPr>
        <w:pStyle w:val="Odlomakpopisa"/>
      </w:pPr>
    </w:p>
    <w:p w:rsidRDefault="0021503C" w:rsidP="0021503C" w:rsidR="0021503C">
      <w:pPr>
        <w:jc w:val="both"/>
      </w:pPr>
      <w:r>
        <w:rPr>
          <w:b/>
        </w:rPr>
        <w:t>V</w:t>
      </w:r>
      <w:r>
        <w:t xml:space="preserve">         UPOZORENJE:</w:t>
      </w:r>
    </w:p>
    <w:p w:rsidRDefault="0021503C" w:rsidP="0021503C" w:rsidR="0021503C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1503C" w:rsidP="0021503C" w:rsidR="0021503C">
      <w:pPr>
        <w:jc w:val="both"/>
      </w:pPr>
      <w:r>
        <w:t>U tom slučaju sud će po službenoj dužnosti donijeti rješenje o otvaranju i zaključenju skraćenog stečajnog postupka.</w:t>
      </w:r>
    </w:p>
    <w:p w:rsidRDefault="0021503C" w:rsidP="0021503C" w:rsidR="0021503C">
      <w:pPr>
        <w:jc w:val="center"/>
      </w:pPr>
      <w:r>
        <w:t xml:space="preserve">Zagreb, 3. </w:t>
      </w:r>
      <w:r w:rsidR="004558A9">
        <w:t>svibnja</w:t>
      </w:r>
      <w:r>
        <w:t xml:space="preserve"> 201</w:t>
      </w:r>
      <w:r w:rsidR="004558A9">
        <w:t>8</w:t>
      </w:r>
      <w:r>
        <w:t xml:space="preserve">. </w:t>
      </w:r>
    </w:p>
    <w:p w:rsidRDefault="0021503C" w:rsidP="0021503C" w:rsidR="0021503C">
      <w:pPr>
        <w:jc w:val="right"/>
      </w:pPr>
      <w:r>
        <w:t xml:space="preserve">   </w:t>
      </w:r>
    </w:p>
    <w:p w:rsidRDefault="0021503C" w:rsidP="005C7E58" w:rsidR="0021503C">
      <w:pPr>
        <w:ind w:firstLine="708" w:left="6372"/>
        <w:jc w:val="right"/>
      </w:pPr>
      <w:r>
        <w:t>Sudac:</w:t>
      </w:r>
    </w:p>
    <w:p w:rsidRDefault="0021503C" w:rsidP="005C7E58" w:rsidR="005C7E5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Nekić Plevko</w:t>
      </w:r>
      <w:r w:rsidR="005C7E58">
        <w:t>, v.r.</w:t>
      </w:r>
    </w:p>
    <w:p w:rsidRDefault="005C7E58" w:rsidP="0021503C" w:rsidR="005C7E58"/>
    <w:p w:rsidRDefault="005C7E58" w:rsidR="005C7E58" w:rsidRPr="00526871">
      <w:pPr>
        <w:jc w:val="right"/>
        <w:rPr>
          <w:rFonts w:hAnsi="Arial" w:ascii="Arial"/>
          <w:sz w:val="18"/>
          <w:szCs w:val="18"/>
        </w:rPr>
      </w:pPr>
      <w:bookmarkStart w:name="_GoBack" w:id="0"/>
      <w:bookmarkEnd w:id="0"/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5C7E58" w:rsidR="005C7E58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5C7E58" w:rsidR="005C7E58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p w:rsidRDefault="005C7E58" w:rsidP="0021503C" w:rsidR="005C7E58"/>
    <w:sectPr w:rsidR="005C7E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503C"/>
    <w:rsid w:val="00066A59"/>
    <w:rsid w:val="00075211"/>
    <w:rsid w:val="00086166"/>
    <w:rsid w:val="000F1EBC"/>
    <w:rsid w:val="000F73F6"/>
    <w:rsid w:val="00136C4E"/>
    <w:rsid w:val="00141D79"/>
    <w:rsid w:val="00147B6F"/>
    <w:rsid w:val="0021503C"/>
    <w:rsid w:val="00216F46"/>
    <w:rsid w:val="002F5404"/>
    <w:rsid w:val="00320924"/>
    <w:rsid w:val="00386BFB"/>
    <w:rsid w:val="003C1636"/>
    <w:rsid w:val="003E6E9A"/>
    <w:rsid w:val="004558A9"/>
    <w:rsid w:val="00491EEC"/>
    <w:rsid w:val="004A7B61"/>
    <w:rsid w:val="004F5F21"/>
    <w:rsid w:val="00512C1F"/>
    <w:rsid w:val="00520D9C"/>
    <w:rsid w:val="005C7E58"/>
    <w:rsid w:val="00690F7B"/>
    <w:rsid w:val="006C7338"/>
    <w:rsid w:val="006E62F6"/>
    <w:rsid w:val="006F3AAB"/>
    <w:rsid w:val="007556AF"/>
    <w:rsid w:val="007669E8"/>
    <w:rsid w:val="0080365D"/>
    <w:rsid w:val="008839C3"/>
    <w:rsid w:val="008F0EDE"/>
    <w:rsid w:val="0094795A"/>
    <w:rsid w:val="009C002C"/>
    <w:rsid w:val="009D4DB5"/>
    <w:rsid w:val="009E7E9D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A7897"/>
    <w:rsid w:val="00C014EB"/>
    <w:rsid w:val="00C04EC4"/>
    <w:rsid w:val="00C129E2"/>
    <w:rsid w:val="00C25C60"/>
    <w:rsid w:val="00C90CF6"/>
    <w:rsid w:val="00CC6943"/>
    <w:rsid w:val="00CC7D8C"/>
    <w:rsid w:val="00CD4B72"/>
    <w:rsid w:val="00D70D9D"/>
    <w:rsid w:val="00DA3266"/>
    <w:rsid w:val="00E064CE"/>
    <w:rsid w:val="00E21F32"/>
    <w:rsid w:val="00E64B26"/>
    <w:rsid w:val="00EA34F1"/>
    <w:rsid w:val="00F31DDB"/>
    <w:rsid w:val="00F34D64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5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1503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150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50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E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7E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E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E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E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5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1503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150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50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E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7E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E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E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E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576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prema DNA Predsjednika izvanparničnog odjela suca Zubaka od 27.4.2018. dodijeljen novi broj i spis signiran u ref. 44</izvorni_sadrzaj>
    <derivirana_varijabla naziv="DomainObject.Predmet.Opis_1">prema DNA Predsjednika izvanparničnog odjela suca Zubaka od 27.4.2018. dodijeljen novi broj i spis signiran u ref. 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St-1150/2018</izvorni_sadrzaj>
    <derivirana_varijabla naziv="DomainObject.Predmet.OznakaBroj_1">St-1150/2018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FISKAL JEDAN d.o.o.</izvorni_sadrzaj>
    <derivirana_varijabla naziv="DomainObject.Predmet.ProtustrankaFormated_1">  FISKAL JEDAN d.o.o.</derivirana_varijabla>
  </DomainObject.Predmet.ProtustrankaFormated>
  <DomainObject.Predmet.ProtustrankaFormatedOIB>
    <izvorni_sadrzaj>  FISKAL JEDAN d.o.o., OIB 42127352161</izvorni_sadrzaj>
    <derivirana_varijabla naziv="DomainObject.Predmet.ProtustrankaFormatedOIB_1">  FISKAL JEDAN d.o.o., OIB 42127352161</derivirana_varijabla>
  </DomainObject.Predmet.ProtustrankaFormatedOIB>
  <DomainObject.Predmet.ProtustrankaFormatedWithAdress>
    <izvorni_sadrzaj> FISKAL JEDAN d.o.o., Slavonska avenija 26/9, 10000 Zagreb</izvorni_sadrzaj>
    <derivirana_varijabla naziv="DomainObject.Predmet.ProtustrankaFormatedWithAdress_1"> FISKAL JEDAN d.o.o., Slavonska avenija 26/9, 10000 Zagreb</derivirana_varijabla>
  </DomainObject.Predmet.ProtustrankaFormatedWithAdress>
  <DomainObject.Predmet.ProtustrankaFormatedWithAdressOIB>
    <izvorni_sadrzaj> FISKAL JEDAN d.o.o., OIB 42127352161, Slavonska avenija 26/9, 10000 Zagreb</izvorni_sadrzaj>
    <derivirana_varijabla naziv="DomainObject.Predmet.ProtustrankaFormatedWithAdressOIB_1"> FISKAL JEDAN d.o.o., OIB 42127352161, Slavonska avenija 26/9, 10000 Zagreb</derivirana_varijabla>
  </DomainObject.Predmet.ProtustrankaFormatedWithAdressOIB>
  <DomainObject.Predmet.ProtustrankaWithAdress>
    <izvorni_sadrzaj>FISKAL JEDAN d.o.o. Slavonska avenija 26/9, 10000 Zagreb</izvorni_sadrzaj>
    <derivirana_varijabla naziv="DomainObject.Predmet.ProtustrankaWithAdress_1">FISKAL JEDAN d.o.o. Slavonska avenija 26/9, 10000 Zagreb</derivirana_varijabla>
  </DomainObject.Predmet.ProtustrankaWithAdress>
  <DomainObject.Predmet.ProtustrankaWithAdressOIB>
    <izvorni_sadrzaj>FISKAL JEDAN d.o.o., OIB 42127352161, Slavonska avenija 26/9, 10000 Zagreb</izvorni_sadrzaj>
    <derivirana_varijabla naziv="DomainObject.Predmet.ProtustrankaWithAdressOIB_1">FISKAL JEDAN d.o.o., OIB 42127352161, Slavonska avenija 26/9, 10000 Zagreb</derivirana_varijabla>
  </DomainObject.Predmet.ProtustrankaWithAdressOIB>
  <DomainObject.Predmet.ProtustrankaNazivFormated>
    <izvorni_sadrzaj>FISKAL JEDAN d.o.o.</izvorni_sadrzaj>
    <derivirana_varijabla naziv="DomainObject.Predmet.ProtustrankaNazivFormated_1">FISKAL JEDAN d.o.o.</derivirana_varijabla>
  </DomainObject.Predmet.ProtustrankaNazivFormated>
  <DomainObject.Predmet.ProtustrankaNazivFormatedOIB>
    <izvorni_sadrzaj>FISKAL JEDAN d.o.o., OIB 42127352161</izvorni_sadrzaj>
    <derivirana_varijabla naziv="DomainObject.Predmet.ProtustrankaNazivFormatedOIB_1">FISKAL JEDAN d.o.o., OIB 42127352161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 - N. Nekić Plevko</izvorni_sadrzaj>
    <derivirana_varijabla naziv="DomainObject.Predmet.Referada.Naziv_1">44. - N. Nekić Plevko</derivirana_varijabla>
  </DomainObject.Predmet.Referada.Naziv>
  <DomainObject.Predmet.Referada.Oznaka>
    <izvorni_sadrzaj>44.</izvorni_sadrzaj>
    <derivirana_varijabla naziv="DomainObject.Predmet.Referada.Oznaka_1">44.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 - N. Nekić Plevko</izvorni_sadrzaj>
    <derivirana_varijabla naziv="DomainObject.Predmet.TrenutnaLokacijaSpisa.Naziv_1">44.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FISKAL JEDAN d.o.o.</item>
    </izvorni_sadrzaj>
    <derivirana_varijabla naziv="DomainObject.Predmet.ProtuStrankaListFormated_1">
      <item>FISKAL JEDAN d.o.o.</item>
    </derivirana_varijabla>
  </DomainObject.Predmet.ProtuStrankaListFormated>
  <DomainObject.Predmet.ProtuStrankaListFormatedOIB>
    <izvorni_sadrzaj>
      <item>FISKAL JEDAN d.o.o., OIB 42127352161</item>
    </izvorni_sadrzaj>
    <derivirana_varijabla naziv="DomainObject.Predmet.ProtuStrankaListFormatedOIB_1">
      <item>FISKAL JEDAN d.o.o., OIB 42127352161</item>
    </derivirana_varijabla>
  </DomainObject.Predmet.ProtuStrankaListFormatedOIB>
  <DomainObject.Predmet.ProtuStrankaListFormatedWithAdress>
    <izvorni_sadrzaj>
      <item>FISKAL JEDAN d.o.o., Slavonska avenija 26/9, 10000 Zagreb</item>
    </izvorni_sadrzaj>
    <derivirana_varijabla naziv="DomainObject.Predmet.ProtuStrankaListFormatedWithAdress_1">
      <item>FISKAL JEDAN d.o.o., Slavonska avenija 26/9, 10000 Zagreb</item>
    </derivirana_varijabla>
  </DomainObject.Predmet.ProtuStrankaListFormatedWithAdress>
  <DomainObject.Predmet.ProtuStrankaListFormatedWithAdressOIB>
    <izvorni_sadrzaj>
      <item>FISKAL JEDAN d.o.o., OIB 42127352161, Slavonska avenija 26/9, 10000 Zagreb</item>
    </izvorni_sadrzaj>
    <derivirana_varijabla naziv="DomainObject.Predmet.ProtuStrankaListFormatedWithAdressOIB_1">
      <item>FISKAL JEDAN d.o.o., OIB 42127352161, Slavonska avenija 26/9, 10000 Zagreb</item>
    </derivirana_varijabla>
  </DomainObject.Predmet.ProtuStrankaListFormatedWithAdressOIB>
  <DomainObject.Predmet.ProtuStrankaListNazivFormated>
    <izvorni_sadrzaj>
      <item>FISKAL JEDAN d.o.o.</item>
    </izvorni_sadrzaj>
    <derivirana_varijabla naziv="DomainObject.Predmet.ProtuStrankaListNazivFormated_1">
      <item>FISKAL JEDAN d.o.o.</item>
    </derivirana_varijabla>
  </DomainObject.Predmet.ProtuStrankaListNazivFormated>
  <DomainObject.Predmet.ProtuStrankaListNazivFormatedOIB>
    <izvorni_sadrzaj>
      <item>FISKAL JEDAN d.o.o., OIB 42127352161</item>
    </izvorni_sadrzaj>
    <derivirana_varijabla naziv="DomainObject.Predmet.ProtuStrankaListNazivFormatedOIB_1">
      <item>FISKAL JEDAN d.o.o., OIB 42127352161</item>
    </derivirana_varijabla>
  </DomainObject.Predmet.ProtuStrankaListNazivFormatedOIB>
  <DomainObject.Predmet.OstaliListFormated>
    <izvorni_sadrzaj>
      <item>Dean Nižetić</item>
    </izvorni_sadrzaj>
    <derivirana_varijabla naziv="DomainObject.Predmet.OstaliListFormated_1">
      <item>Dean Nižetić</item>
    </derivirana_varijabla>
  </DomainObject.Predmet.OstaliListFormated>
  <DomainObject.Predmet.OstaliListFormatedOIB>
    <izvorni_sadrzaj>
      <item>Dean Nižetić, OIB 18150732107</item>
    </izvorni_sadrzaj>
    <derivirana_varijabla naziv="DomainObject.Predmet.OstaliListFormatedOIB_1">
      <item>Dean Nižetić, OIB 18150732107</item>
    </derivirana_varijabla>
  </DomainObject.Predmet.OstaliListFormatedOIB>
  <DomainObject.Predmet.OstaliListFormatedWithAdress>
    <izvorni_sadrzaj>
      <item>Dean Nižetić, Dubrava 246, 10000 Zagreb</item>
    </izvorni_sadrzaj>
    <derivirana_varijabla naziv="DomainObject.Predmet.OstaliListFormatedWithAdress_1">
      <item>Dean Nižetić, Dubrava 246, 10000 Zagreb</item>
    </derivirana_varijabla>
  </DomainObject.Predmet.OstaliListFormatedWithAdress>
  <DomainObject.Predmet.OstaliListFormatedWithAdressOIB>
    <izvorni_sadrzaj>
      <item>Dean Nižetić, OIB 18150732107, Dubrava 246, 10000 Zagreb</item>
    </izvorni_sadrzaj>
    <derivirana_varijabla naziv="DomainObject.Predmet.OstaliListFormatedWithAdressOIB_1">
      <item>Dean Nižetić, OIB 18150732107, Dubrava 246, 10000 Zagreb</item>
    </derivirana_varijabla>
  </DomainObject.Predmet.OstaliListFormatedWithAdressOIB>
  <DomainObject.Predmet.OstaliListNazivFormated>
    <izvorni_sadrzaj>
      <item>Dean Nižetić</item>
    </izvorni_sadrzaj>
    <derivirana_varijabla naziv="DomainObject.Predmet.OstaliListNazivFormated_1">
      <item>Dean Nižetić</item>
    </derivirana_varijabla>
  </DomainObject.Predmet.OstaliListNazivFormated>
  <DomainObject.Predmet.OstaliListNazivFormatedOIB>
    <izvorni_sadrzaj>
      <item>Dean Nižetić, OIB 18150732107</item>
    </izvorni_sadrzaj>
    <derivirana_varijabla naziv="DomainObject.Predmet.OstaliListNazivFormatedOIB_1">
      <item>Dean Nižetić, OIB 18150732107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FISKAL JEDAN d.o.o.</izvorni_sadrzaj>
    <derivirana_varijabla naziv="DomainObject.Predmet.ProtustrankaIDrugi_1">FISKAL JEDAN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FISKAL JEDAN d.o.o., OIB 42127352161, Slavonska avenija 26/9, 10000 Zagreb</izvorni_sadrzaj>
    <derivirana_varijabla naziv="DomainObject.Predmet.ProtustrankaIDrugiAdressOIB_1">FISKAL JEDAN d.o.o., OIB 42127352161, Slavonska avenija 26/9,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FISKAL JEDAN d.o.o.</item>
      <item>FINA Regionalni centar Zagreb</item>
      <item>Dean Nižetić</item>
    </izvorni_sadrzaj>
    <derivirana_varijabla naziv="DomainObject.Predmet.SudioniciListNaziv_1">
      <item>FISKAL JEDAN d.o.o.</item>
      <item>FINA Regionalni centar Zagreb</item>
      <item>Dean Nižetić</item>
    </derivirana_varijabla>
  </DomainObject.Predmet.SudioniciListNaziv>
  <DomainObject.Predmet.SudioniciListAdressOIB>
    <izvorni_sadrzaj>
      <item>FISKAL JEDAN d.o.o., OIB 42127352161, Slavonska avenija 26/9,10000 Zagreb</item>
      <item>FINA Regionalni centar Zagreb, OIB 85821130368, Trg svibanjskih žrtava 1995. br. 1,10000 Zagreb</item>
      <item>Dean Nižetić, OIB 18150732107, Dubrava 246,10000 Zagreb</item>
    </izvorni_sadrzaj>
    <derivirana_varijabla naziv="DomainObject.Predmet.SudioniciListAdressOIB_1">
      <item>FISKAL JEDAN d.o.o., OIB 42127352161, Slavonska avenija 26/9,10000 Zagreb</item>
      <item>FINA Regionalni centar Zagreb, OIB 85821130368, Trg svibanjskih žrtava 1995. br. 1,10000 Zagreb</item>
      <item>Dean Nižetić, OIB 18150732107, Dubrava 246,10000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42127352161</item>
      <item>, OIB 85821130368</item>
      <item>, OIB 18150732107</item>
    </izvorni_sadrzaj>
    <derivirana_varijabla naziv="DomainObject.Predmet.SudioniciListNazivOIB_1">
      <item>, OIB 42127352161</item>
      <item>, OIB 85821130368</item>
      <item>, OIB 18150732107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1567</properties:Characters>
  <properties:Lines>45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2018-05-03T06:13:00Z</dcterms:created>
  <dc:creator>Jasna Mirt</dc:creator>
  <cp:lastModifiedBy>Jasna Mirt</cp:lastModifiedBy>
  <cp:lastPrinted>2018-05-03T06:28:00Z</cp:lastPrinted>
  <dcterms:modified xmlns:xsi="http://www.w3.org/2001/XMLSchema-instance" xsi:type="dcterms:W3CDTF">2018-05-03T06:29:00Z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1150 - 18.docx)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