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8075" w14:paraId="83c807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A13D7F">
        <w:t>7</w:t>
      </w:r>
      <w:r w:rsidR="0086424A">
        <w:t>6</w:t>
      </w:r>
      <w:r w:rsidR="00A13D7F">
        <w:t>76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A13D7F">
        <w:t>7</w:t>
      </w:r>
      <w:r w:rsidR="0086424A">
        <w:t>6</w:t>
      </w:r>
      <w:r w:rsidR="00A13D7F">
        <w:t>76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A13D7F" w:rsidR="00A13D7F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86424A">
        <w:t>DUROLIT PROMET d.o.o.</w:t>
      </w:r>
      <w:r w:rsidR="0086424A" w:rsidRPr="00EF6988">
        <w:t>, OIB:</w:t>
      </w:r>
      <w:r w:rsidR="0086424A">
        <w:t xml:space="preserve"> 97955107270, Zagreb, </w:t>
      </w:r>
      <w:proofErr w:type="spellStart"/>
      <w:r w:rsidR="0086424A">
        <w:t>Crnojezerska</w:t>
      </w:r>
      <w:proofErr w:type="spellEnd"/>
      <w:r w:rsidR="0086424A">
        <w:t xml:space="preserve"> 8 C.</w:t>
      </w:r>
    </w:p>
    <w:p w:rsidRDefault="0086424A" w:rsidP="0086424A" w:rsidR="0086424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86424A">
        <w:t>120.779,21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B5B" w:rsidR="00726B5B">
      <w:r>
        <w:separator/>
      </w:r>
    </w:p>
  </w:endnote>
  <w:endnote w:id="0" w:type="continuationSeparator">
    <w:p w:rsidRDefault="00726B5B" w:rsidR="00726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B5B" w:rsidR="00726B5B">
      <w:r>
        <w:separator/>
      </w:r>
    </w:p>
  </w:footnote>
  <w:footnote w:id="0" w:type="continuationSeparator">
    <w:p w:rsidRDefault="00726B5B" w:rsidR="00726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6B7515"/>
    <w:rsid w:val="00701B7A"/>
    <w:rsid w:val="00726B5B"/>
    <w:rsid w:val="0077391F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6424A"/>
    <w:rsid w:val="008718B4"/>
    <w:rsid w:val="00871F01"/>
    <w:rsid w:val="00897B49"/>
    <w:rsid w:val="008C7703"/>
    <w:rsid w:val="00920CA0"/>
    <w:rsid w:val="009419D8"/>
    <w:rsid w:val="00990534"/>
    <w:rsid w:val="00992675"/>
    <w:rsid w:val="009B3906"/>
    <w:rsid w:val="00A13D7F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7676</izvorni_sadrzaj>
    <derivirana_varijabla naziv="DomainObject.Predmet.Broj_1">7676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St-7676/2015</izvorni_sadrzaj>
    <derivirana_varijabla naziv="DomainObject.Predmet.OznakaBroj_1">St-7676/2015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DUROLIT PROMET d.o.o. zastupanog po punomoćniku Daniel Grubač</izvorni_sadrzaj>
    <derivirana_varijabla naziv="DomainObject.Predmet.ProtustrankaFormated_1">  DUROLIT PROMET d.o.o. zastupanog po punomoćniku Daniel Grubač</derivirana_varijabla>
  </DomainObject.Predmet.ProtustrankaFormated>
  <DomainObject.Predmet.ProtustrankaFormatedOIB>
    <izvorni_sadrzaj>  DUROLIT PROMET d.o.o., OIB 97955107270 zastupanog po punomoćniku Daniel Grubač</izvorni_sadrzaj>
    <derivirana_varijabla naziv="DomainObject.Predmet.ProtustrankaFormatedOIB_1">  DUROLIT PROMET d.o.o., OIB 97955107270 zastupanog po punomoćniku Daniel Grubač</derivirana_varijabla>
  </DomainObject.Predmet.ProtustrankaFormatedOIB>
  <DomainObject.Predmet.ProtustrankaFormatedWithAdress>
    <izvorni_sadrzaj> DUROLIT PROMET d.o.o., Crnojezerska 8/C, 10000 Zagreb zastupanog po punomoćniku Daniel Grubač</izvorni_sadrzaj>
    <derivirana_varijabla naziv="DomainObject.Predmet.ProtustrankaFormatedWithAdress_1"> DUROLIT PROMET d.o.o., Crnojezerska 8/C, 10000 Zagreb zastupanog po punomoćniku Daniel Grubač</derivirana_varijabla>
  </DomainObject.Predmet.ProtustrankaFormatedWithAdress>
  <DomainObject.Predmet.ProtustrankaFormatedWithAdressOIB>
    <izvorni_sadrzaj> DUROLIT PROMET d.o.o., OIB 97955107270, Crnojezerska 8/C, 10000 Zagreb zastupanog po punomoćniku Daniel Grubač</izvorni_sadrzaj>
    <derivirana_varijabla naziv="DomainObject.Predmet.ProtustrankaFormatedWithAdressOIB_1"> DUROLIT PROMET d.o.o., OIB 97955107270, Crnojezerska 8/C, 10000 Zagreb zastupanog po punomoćniku Daniel Grubač</derivirana_varijabla>
  </DomainObject.Predmet.ProtustrankaFormatedWithAdressOIB>
  <DomainObject.Predmet.ProtustrankaWithAdress>
    <izvorni_sadrzaj>DUROLIT PROMET d.o.o. Crnojezerska 8/C, 10000 Zagreb</izvorni_sadrzaj>
    <derivirana_varijabla naziv="DomainObject.Predmet.ProtustrankaWithAdress_1">DUROLIT PROMET d.o.o. Crnojezerska 8/C, 10000 Zagreb</derivirana_varijabla>
  </DomainObject.Predmet.ProtustrankaWithAdress>
  <DomainObject.Predmet.ProtustrankaWithAdressOIB>
    <izvorni_sadrzaj>DUROLIT PROMET d.o.o., OIB 97955107270, Crnojezerska 8/C, 10000 Zagreb</izvorni_sadrzaj>
    <derivirana_varijabla naziv="DomainObject.Predmet.ProtustrankaWithAdressOIB_1">DUROLIT PROMET d.o.o., OIB 97955107270, Crnojezerska 8/C, 10000 Zagreb</derivirana_varijabla>
  </DomainObject.Predmet.ProtustrankaWithAdressOIB>
  <DomainObject.Predmet.ProtustrankaNazivFormated>
    <izvorni_sadrzaj>DUROLIT PROMET d.o.o.</izvorni_sadrzaj>
    <derivirana_varijabla naziv="DomainObject.Predmet.ProtustrankaNazivFormated_1">DUROLIT PROMET d.o.o.</derivirana_varijabla>
  </DomainObject.Predmet.ProtustrankaNazivFormated>
  <DomainObject.Predmet.ProtustrankaNazivFormatedOIB>
    <izvorni_sadrzaj>DUROLIT PROMET d.o.o., OIB 97955107270</izvorni_sadrzaj>
    <derivirana_varijabla naziv="DomainObject.Predmet.ProtustrankaNazivFormatedOIB_1">DUROLIT PROMET d.o.o., OIB 97955107270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DUROLIT PROMET d.o.o. zastupanog po punomoćniku Daniel Grubač</item>
    </izvorni_sadrzaj>
    <derivirana_varijabla naziv="DomainObject.Predmet.ProtuStrankaListFormated_1">
      <item>DUROLIT PROMET d.o.o. zastupanog po punomoćniku Daniel Grubač</item>
    </derivirana_varijabla>
  </DomainObject.Predmet.ProtuStrankaListFormated>
  <DomainObject.Predmet.ProtuStrankaListFormatedOIB>
    <izvorni_sadrzaj>
      <item>DUROLIT PROMET d.o.o., OIB 97955107270 zastupanog po punomoćniku Daniel Grubač</item>
    </izvorni_sadrzaj>
    <derivirana_varijabla naziv="DomainObject.Predmet.ProtuStrankaListFormatedOIB_1">
      <item>DUROLIT PROMET d.o.o., OIB 97955107270 zastupanog po punomoćniku Daniel Grubač</item>
    </derivirana_varijabla>
  </DomainObject.Predmet.ProtuStrankaListFormatedOIB>
  <DomainObject.Predmet.ProtuStrankaListFormatedWithAdress>
    <izvorni_sadrzaj>
      <item>DUROLIT PROMET d.o.o., Crnojezerska 8/C, 10000 Zagreb zastupanog po punomoćniku Daniel Grubač</item>
    </izvorni_sadrzaj>
    <derivirana_varijabla naziv="DomainObject.Predmet.ProtuStrankaListFormatedWithAdress_1">
      <item>DUROLIT PROMET d.o.o., Crnojezerska 8/C, 10000 Zagreb zastupanog po punomoćniku Daniel Grubač</item>
    </derivirana_varijabla>
  </DomainObject.Predmet.ProtuStrankaListFormatedWithAdress>
  <DomainObject.Predmet.ProtuStrankaListFormatedWithAdressOIB>
    <izvorni_sadrzaj>
      <item>DUROLIT PROMET d.o.o., OIB 97955107270, Crnojezerska 8/C, 10000 Zagreb zastupanog po punomoćniku Daniel Grubač</item>
    </izvorni_sadrzaj>
    <derivirana_varijabla naziv="DomainObject.Predmet.ProtuStrankaListFormatedWithAdressOIB_1">
      <item>DUROLIT PROMET d.o.o., OIB 97955107270, Crnojezerska 8/C, 10000 Zagreb zastupanog po punomoćniku Daniel Grubač</item>
    </derivirana_varijabla>
  </DomainObject.Predmet.ProtuStrankaListFormatedWithAdressOIB>
  <DomainObject.Predmet.ProtuStrankaListNazivFormated>
    <izvorni_sadrzaj>
      <item>DUROLIT PROMET d.o.o.</item>
    </izvorni_sadrzaj>
    <derivirana_varijabla naziv="DomainObject.Predmet.ProtuStrankaListNazivFormated_1">
      <item>DUROLIT PROMET d.o.o.</item>
    </derivirana_varijabla>
  </DomainObject.Predmet.ProtuStrankaListNazivFormated>
  <DomainObject.Predmet.ProtuStrankaListNazivFormatedOIB>
    <izvorni_sadrzaj>
      <item>DUROLIT PROMET d.o.o., OIB 97955107270</item>
    </izvorni_sadrzaj>
    <derivirana_varijabla naziv="DomainObject.Predmet.ProtuStrankaListNazivFormatedOIB_1">
      <item>DUROLIT PROMET d.o.o., OIB 97955107270</item>
    </derivirana_varijabla>
  </DomainObject.Predmet.ProtuStrankaListNazivFormatedOIB>
  <DomainObject.Predmet.OstaliListFormated>
    <izvorni_sadrzaj>
      <item>Daniel Grubač punomoćnik sudionika u postupku DUROLIT PROMET d.o.o.</item>
    </izvorni_sadrzaj>
    <derivirana_varijabla naziv="DomainObject.Predmet.OstaliListFormated_1">
      <item>Daniel Grubač punomoćnik sudionika u postupku DUROLIT PROMET d.o.o.</item>
    </derivirana_varijabla>
  </DomainObject.Predmet.OstaliListFormated>
  <DomainObject.Predmet.OstaliListFormatedOIB>
    <izvorni_sadrzaj>
      <item>Daniel Grubač, OIB 38065692068 punomoćnik sudionika u postupku DUROLIT PROMET d.o.o.</item>
    </izvorni_sadrzaj>
    <derivirana_varijabla naziv="DomainObject.Predmet.OstaliListFormatedOIB_1">
      <item>Daniel Grubač, OIB 38065692068 punomoćnik sudionika u postupku DUROLIT PROMET d.o.o.</item>
    </derivirana_varijabla>
  </DomainObject.Predmet.OstaliListFormatedOIB>
  <DomainObject.Predmet.OstaliListFormatedWithAdress>
    <izvorni_sadrzaj>
      <item>Daniel Grubač, Crnojezerska 5, 10000 Zagreb punomoćnik sudionika u postupku DUROLIT PROMET d.o.o.</item>
    </izvorni_sadrzaj>
    <derivirana_varijabla naziv="DomainObject.Predmet.OstaliListFormatedWithAdress_1">
      <item>Daniel Grubač, Crnojezerska 5, 10000 Zagreb punomoćnik sudionika u postupku DUROLIT PROMET d.o.o.</item>
    </derivirana_varijabla>
  </DomainObject.Predmet.OstaliListFormatedWithAdress>
  <DomainObject.Predmet.OstaliListFormatedWithAdressOIB>
    <izvorni_sadrzaj>
      <item>Daniel Grubač, OIB 38065692068, Crnojezerska 5, 10000 Zagreb punomoćnik sudionika u postupku DUROLIT PROMET d.o.o.</item>
    </izvorni_sadrzaj>
    <derivirana_varijabla naziv="DomainObject.Predmet.OstaliListFormatedWithAdressOIB_1">
      <item>Daniel Grubač, OIB 38065692068, Crnojezerska 5, 10000 Zagreb punomoćnik sudionika u postupku DUROLIT PROMET d.o.o.</item>
    </derivirana_varijabla>
  </DomainObject.Predmet.OstaliListFormatedWithAdressOIB>
  <DomainObject.Predmet.OstaliListNazivFormated>
    <izvorni_sadrzaj>
      <item>Daniel Grubač</item>
    </izvorni_sadrzaj>
    <derivirana_varijabla naziv="DomainObject.Predmet.OstaliListNazivFormated_1">
      <item>Daniel Grubač</item>
    </derivirana_varijabla>
  </DomainObject.Predmet.OstaliListNazivFormated>
  <DomainObject.Predmet.OstaliListNazivFormatedOIB>
    <izvorni_sadrzaj>
      <item>Daniel Grubač, OIB 38065692068</item>
    </izvorni_sadrzaj>
    <derivirana_varijabla naziv="DomainObject.Predmet.OstaliListNazivFormatedOIB_1">
      <item>Daniel Grubač, OIB 38065692068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DUROLIT PROMET d.o.o.</izvorni_sadrzaj>
    <derivirana_varijabla naziv="DomainObject.Predmet.ProtustrankaIDrugi_1">DUROLIT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DUROLIT PROMET d.o.o., OIB 97955107270, Crnojezerska 8/C, 10000 Zagreb</izvorni_sadrzaj>
    <derivirana_varijabla naziv="DomainObject.Predmet.ProtustrankaIDrugiAdressOIB_1">DUROLIT PROMET d.o.o., OIB 97955107270, Crnojezerska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DUROLIT PROMET d.o.o.</item>
      <item>Daniel Grubač</item>
    </izvorni_sadrzaj>
    <derivirana_varijabla naziv="DomainObject.Predmet.SudioniciListNaziv_1">
      <item>FINA Regionalni centar Zagreb</item>
      <item>DUROLIT PROMET d.o.o.</item>
      <item>Daniel Grubač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DUROLIT PROMET d.o.o., OIB 97955107270, Crnojezerska 8/C,10000 Zagreb</item>
      <item>Daniel Grubač, OIB 38065692068, Crnojezerska 5,10000 Zagreb</item>
    </izvorni_sadrzaj>
    <derivirana_varijabla naziv="DomainObject.Predmet.SudioniciListAdressOIB_1">
      <item>FINA Regionalni centar Zagreb, OIB 85821130368, Trg svibanjskih žrtava 1995. br. 1,10000 Zagreb</item>
      <item>DUROLIT PROMET d.o.o., OIB 97955107270, Crnojezerska 8/C,10000 Zagreb</item>
      <item>Daniel Grubač, OIB 38065692068, Crnojezerska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97955107270</item>
      <item>, OIB 38065692068</item>
    </izvorni_sadrzaj>
    <derivirana_varijabla naziv="DomainObject.Predmet.SudioniciListNazivOIB_1">
      <item>, OIB 85821130368</item>
      <item>, OIB 97955107270</item>
      <item>, OIB 38065692068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1283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2016-01-18T13:59:00Z</dcterms:created>
  <dc:creator>ilukac</dc:creator>
  <cp:lastModifiedBy>dvorana100</cp:lastModifiedBy>
  <cp:lastPrinted>2016-01-11T14:16:00Z</cp:lastPrinted>
  <dcterms:modified xmlns:xsi="http://www.w3.org/2001/XMLSchema-instance" xsi:type="dcterms:W3CDTF">2016-02-09T12:19:00Z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