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4fc61" w14:paraId="b84fc61" w:rsidRDefault="00CC00F1" w:rsidP="00CC00F1" w:rsidR="000A7106" w:rsidRPr="00FA3260">
      <w:pPr>
        <w:jc w:val="right"/>
        <w15:collapsed w:val="false"/>
        <w:rPr>
          <w:b/>
        </w:rPr>
      </w:pPr>
      <w:bookmarkStart w:name="_GoBack" w:id="0"/>
      <w:bookmarkEnd w:id="0"/>
      <w:r w:rsidRPr="001C5505">
        <w:t>1 St-</w:t>
      </w:r>
      <w:r w:rsidR="002A5189">
        <w:t>461</w:t>
      </w:r>
      <w:r w:rsidR="00947006">
        <w:t>/16-</w:t>
      </w:r>
      <w:r w:rsidR="002A5189">
        <w:t>19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2A5189">
        <w:t>MAGIC j.</w:t>
      </w:r>
      <w:r w:rsidR="00FE354A">
        <w:t>d.o.o.</w:t>
      </w:r>
      <w:r w:rsidR="00037E7D">
        <w:t xml:space="preserve">, </w:t>
      </w:r>
      <w:r w:rsidR="002A5189">
        <w:t>Šibenik</w:t>
      </w:r>
      <w:r w:rsidR="003C5E0B">
        <w:t xml:space="preserve">, </w:t>
      </w:r>
      <w:r w:rsidR="002A5189">
        <w:t>Stjepana Radića 44</w:t>
      </w:r>
      <w:r w:rsidR="00037E7D">
        <w:t xml:space="preserve">, OIB: </w:t>
      </w:r>
      <w:r w:rsidR="002A5189">
        <w:t>63959165773</w:t>
      </w:r>
      <w:r w:rsidR="00F37EDE">
        <w:t>,</w:t>
      </w:r>
      <w:r w:rsidR="00EA47D6">
        <w:t xml:space="preserve"> </w:t>
      </w:r>
      <w:r w:rsidR="00CC47CA">
        <w:t xml:space="preserve"> </w:t>
      </w:r>
      <w:r w:rsidR="00661EEB">
        <w:t>13. rujna</w:t>
      </w:r>
      <w:r w:rsidR="00F37EDE">
        <w:t xml:space="preserve"> </w:t>
      </w:r>
      <w:r w:rsidR="00CC47CA">
        <w:t>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2A5189">
        <w:t>MAGIC j.d.o.o., Šibenik, Stjepana Radića 44, OIB: 63959165773</w:t>
      </w:r>
      <w:r w:rsidR="00343BF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661EEB">
        <w:t>20</w:t>
      </w:r>
      <w:r w:rsidR="002A5189">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2A5189">
        <w:t>461</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661EEB" w:rsidRPr="00661EEB">
        <w:t>21.288,20</w:t>
      </w:r>
      <w:r w:rsidR="005351F7" w:rsidRPr="00661EEB">
        <w:t xml:space="preserve"> kuna</w:t>
      </w:r>
      <w:r w:rsidRPr="00661EEB">
        <w:t>. Privremeni</w:t>
      </w:r>
      <w:r w:rsidRPr="00C07369">
        <w:t xml:space="preserve">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2A5189">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2A5189">
        <w:t>20.000,00</w:t>
      </w:r>
      <w:r w:rsidR="003438A3">
        <w:t xml:space="preserve"> kuna</w:t>
      </w:r>
      <w:r w:rsidRPr="00C07369">
        <w:t xml:space="preserve">, a koji se sastoji od </w:t>
      </w:r>
      <w:r w:rsidR="00FE354A">
        <w:t>nagrade steč</w:t>
      </w:r>
      <w:r w:rsidR="002A5189">
        <w:t xml:space="preserve">ajnom upravitelju 10.000,00 kuna, knjigovodstvene i administrativne usluge 5.000,00 kuna, porezi i doprinosi 3.500,00 kuna, izrada pečata 150,00 kuna, otvaranje i zatvaranje žiro računa </w:t>
      </w:r>
      <w:r w:rsidR="00495B7C">
        <w:t xml:space="preserve"> </w:t>
      </w:r>
      <w:r w:rsidR="002A5189">
        <w:t>150,00 kuna, putni troškovi 500,00 kuna, poštanske usluge 200,00 kuna i bankarske usluge 500,00 kuna.</w:t>
      </w:r>
      <w:r w:rsidR="00495B7C">
        <w:t xml:space="preserve">       </w:t>
      </w:r>
    </w:p>
    <w:p w:rsidRDefault="003438A3" w:rsidP="00495B7C" w:rsidR="00C07369" w:rsidRPr="00C07369">
      <w:pPr>
        <w:jc w:val="both"/>
      </w:pPr>
      <w:r>
        <w:lastRenderedPageBreak/>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661EEB">
        <w:t>13. rujna</w:t>
      </w:r>
      <w:r w:rsidR="00F37EDE">
        <w:t xml:space="preserve"> </w:t>
      </w:r>
      <w:r w:rsidRPr="00C07369">
        <w:t>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E0B" w:rsidP="00FC3541" w:rsidR="003C5E0B">
      <w:r>
        <w:separator/>
      </w:r>
    </w:p>
  </w:endnote>
  <w:endnote w:id="0" w:type="continuationSeparator">
    <w:p w:rsidRDefault="003C5E0B" w:rsidP="00FC3541" w:rsidR="003C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E0B" w:rsidP="00FC3541" w:rsidR="003C5E0B">
      <w:r>
        <w:separator/>
      </w:r>
    </w:p>
  </w:footnote>
  <w:footnote w:id="0" w:type="continuationSeparator">
    <w:p w:rsidRDefault="003C5E0B" w:rsidP="00FC3541" w:rsidR="003C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E0B" w:rsidP="00FC3541" w:rsidR="003C5E0B">
    <w:pPr>
      <w:pStyle w:val="Zaglavlje"/>
      <w:jc w:val="right"/>
    </w:pPr>
    <w:r>
      <w:t>1</w:t>
    </w:r>
    <w:r w:rsidR="00947006">
      <w:t xml:space="preserve"> St-</w:t>
    </w:r>
    <w:r w:rsidR="002A5189">
      <w:t>461</w:t>
    </w:r>
    <w:r w:rsidR="00947006">
      <w:t>/16-</w:t>
    </w:r>
    <w:r w:rsidR="002A5189">
      <w:t>19</w:t>
    </w:r>
  </w:p>
  <w:p w:rsidRDefault="003C5E0B" w:rsidR="003C5E0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E69CA"/>
    <w:rsid w:val="00146A4A"/>
    <w:rsid w:val="0017620F"/>
    <w:rsid w:val="0017733B"/>
    <w:rsid w:val="001C5505"/>
    <w:rsid w:val="00211C51"/>
    <w:rsid w:val="00221349"/>
    <w:rsid w:val="00242BE7"/>
    <w:rsid w:val="00247B37"/>
    <w:rsid w:val="002A5189"/>
    <w:rsid w:val="002F6FEB"/>
    <w:rsid w:val="0031036A"/>
    <w:rsid w:val="003202BD"/>
    <w:rsid w:val="0033015E"/>
    <w:rsid w:val="003438A3"/>
    <w:rsid w:val="00343BF6"/>
    <w:rsid w:val="003628BB"/>
    <w:rsid w:val="00371287"/>
    <w:rsid w:val="00387347"/>
    <w:rsid w:val="003A0A6A"/>
    <w:rsid w:val="003C5E0B"/>
    <w:rsid w:val="004040C9"/>
    <w:rsid w:val="00420A4E"/>
    <w:rsid w:val="004611ED"/>
    <w:rsid w:val="00464650"/>
    <w:rsid w:val="00487C2D"/>
    <w:rsid w:val="00495B7C"/>
    <w:rsid w:val="004C7D6E"/>
    <w:rsid w:val="005023C1"/>
    <w:rsid w:val="005221CF"/>
    <w:rsid w:val="0053031E"/>
    <w:rsid w:val="005351F7"/>
    <w:rsid w:val="00541309"/>
    <w:rsid w:val="00552155"/>
    <w:rsid w:val="005817E2"/>
    <w:rsid w:val="0058362B"/>
    <w:rsid w:val="005838C3"/>
    <w:rsid w:val="00586417"/>
    <w:rsid w:val="00591DA9"/>
    <w:rsid w:val="005B17E9"/>
    <w:rsid w:val="005C740B"/>
    <w:rsid w:val="00604C29"/>
    <w:rsid w:val="00607124"/>
    <w:rsid w:val="00661EEB"/>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816F81"/>
    <w:rsid w:val="008B2D83"/>
    <w:rsid w:val="008C2399"/>
    <w:rsid w:val="008E1367"/>
    <w:rsid w:val="00905179"/>
    <w:rsid w:val="00914580"/>
    <w:rsid w:val="00933E53"/>
    <w:rsid w:val="00947006"/>
    <w:rsid w:val="009800A2"/>
    <w:rsid w:val="009965B7"/>
    <w:rsid w:val="009B7DAC"/>
    <w:rsid w:val="00A2677E"/>
    <w:rsid w:val="00A448CA"/>
    <w:rsid w:val="00A81D61"/>
    <w:rsid w:val="00A9387E"/>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E24AC3"/>
    <w:rsid w:val="00E70963"/>
    <w:rsid w:val="00EA47D6"/>
    <w:rsid w:val="00EB1AEF"/>
    <w:rsid w:val="00F37EDE"/>
    <w:rsid w:val="00F711C7"/>
    <w:rsid w:val="00F81A36"/>
    <w:rsid w:val="00F9554E"/>
    <w:rsid w:val="00FA3260"/>
    <w:rsid w:val="00FC3541"/>
    <w:rsid w:val="00FE354A"/>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C740B"/>
    <w:rPr>
      <w:color w:val="808080"/>
      <w:bdr w:space="0" w:sz="0" w:color="auto" w:val="none"/>
      <w:shd w:fill="auto" w:color="auto" w:val="clear"/>
    </w:rPr>
  </w:style>
  <w:style w:customStyle="true" w:styleId="eSPISCCParagraphDefaultFont" w:type="character">
    <w:name w:val="eSPIS_CC_Paragraph Default Font"/>
    <w:basedOn w:val="Zadanifontodlomka"/>
    <w:rsid w:val="005C74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740B"/>
    <w:rPr>
      <w:bdr w:space="0" w:sz="0" w:color="auto" w:val="none"/>
      <w:shd w:fill="FFFFCC" w:color="auto" w:val="clear"/>
      <w:lang w:val="hr-HR"/>
    </w:rPr>
  </w:style>
  <w:style w:customStyle="true" w:styleId="PozadinaSvijetloCrvena" w:type="character">
    <w:name w:val="Pozadina_SvijetloCrvena"/>
    <w:basedOn w:val="eSPISCCParagraphDefaultFont"/>
    <w:rsid w:val="005C74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74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C740B"/>
    <w:rPr>
      <w:color w:val="808080"/>
      <w:bdr w:color="auto" w:space="0" w:sz="0" w:val="none"/>
      <w:shd w:color="auto" w:fill="auto" w:val="clear"/>
    </w:rPr>
  </w:style>
  <w:style w:customStyle="1" w:styleId="eSPISCCParagraphDefaultFont" w:type="character">
    <w:name w:val="eSPIS_CC_Paragraph Default Font"/>
    <w:basedOn w:val="Zadanifontodlomka"/>
    <w:rsid w:val="005C74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740B"/>
    <w:rPr>
      <w:bdr w:color="auto" w:space="0" w:sz="0" w:val="none"/>
      <w:shd w:color="auto" w:fill="FFFFCC" w:val="clear"/>
      <w:lang w:val="hr-HR"/>
    </w:rPr>
  </w:style>
  <w:style w:customStyle="1" w:styleId="PozadinaSvijetloCrvena" w:type="character">
    <w:name w:val="Pozadina_SvijetloCrvena"/>
    <w:basedOn w:val="eSPISCCParagraphDefaultFont"/>
    <w:rsid w:val="005C74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74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St-461/2016</izvorni_sadrzaj>
    <derivirana_varijabla naziv="DomainObject.Predmet.OznakaBroj_1">St-461/2016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MAGIC j.d.o.o. za frizerske usluge</izvorni_sadrzaj>
    <derivirana_varijabla naziv="DomainObject.Predmet.ProtustrankaFormated_1">  MAGIC j.d.o.o. za frizerske usluge</derivirana_varijabla>
  </DomainObject.Predmet.ProtustrankaFormated>
  <DomainObject.Predmet.ProtustrankaFormatedOIB>
    <izvorni_sadrzaj>  MAGIC j.d.o.o. za frizerske usluge, OIB 63959165773</izvorni_sadrzaj>
    <derivirana_varijabla naziv="DomainObject.Predmet.ProtustrankaFormatedOIB_1">  MAGIC j.d.o.o. za frizerske usluge, OIB 63959165773</derivirana_varijabla>
  </DomainObject.Predmet.ProtustrankaFormatedOIB>
  <DomainObject.Predmet.ProtustrankaFormatedWithAdress>
    <izvorni_sadrzaj> MAGIC j.d.o.o. za frizerske usluge, Stjepana Radića 44 , 22000 Šibenik</izvorni_sadrzaj>
    <derivirana_varijabla naziv="DomainObject.Predmet.ProtustrankaFormatedWithAdress_1"> MAGIC j.d.o.o. za frizerske usluge, Stjepana Radića 44 , 22000 Šibenik</derivirana_varijabla>
  </DomainObject.Predmet.ProtustrankaFormatedWithAdress>
  <DomainObject.Predmet.ProtustrankaFormatedWithAdressOIB>
    <izvorni_sadrzaj> MAGIC j.d.o.o. za frizerske usluge, OIB 63959165773, Stjepana Radića 44 , 22000 Šibenik</izvorni_sadrzaj>
    <derivirana_varijabla naziv="DomainObject.Predmet.ProtustrankaFormatedWithAdressOIB_1"> MAGIC j.d.o.o. za frizerske usluge, OIB 63959165773, Stjepana Radića 44 , 22000 Šibenik</derivirana_varijabla>
  </DomainObject.Predmet.ProtustrankaFormatedWithAdressOIB>
  <DomainObject.Predmet.ProtustrankaWithAdress>
    <izvorni_sadrzaj>MAGIC j.d.o.o. za frizerske usluge Stjepana Radića 44 , 22000 Šibenik</izvorni_sadrzaj>
    <derivirana_varijabla naziv="DomainObject.Predmet.ProtustrankaWithAdress_1">MAGIC j.d.o.o. za frizerske usluge Stjepana Radića 44 , 22000 Šibenik</derivirana_varijabla>
  </DomainObject.Predmet.ProtustrankaWithAdress>
  <DomainObject.Predmet.ProtustrankaWithAdressOIB>
    <izvorni_sadrzaj>MAGIC j.d.o.o. za frizerske usluge, OIB 63959165773, Stjepana Radića 44 , 22000 Šibenik</izvorni_sadrzaj>
    <derivirana_varijabla naziv="DomainObject.Predmet.ProtustrankaWithAdressOIB_1">MAGIC j.d.o.o. za frizerske usluge, OIB 63959165773, Stjepana Radića 44 , 22000 Šibenik</derivirana_varijabla>
  </DomainObject.Predmet.ProtustrankaWithAdressOIB>
  <DomainObject.Predmet.ProtustrankaNazivFormated>
    <izvorni_sadrzaj>MAGIC j.d.o.o. za frizerske usluge</izvorni_sadrzaj>
    <derivirana_varijabla naziv="DomainObject.Predmet.ProtustrankaNazivFormated_1">MAGIC j.d.o.o. za frizerske usluge</derivirana_varijabla>
  </DomainObject.Predmet.ProtustrankaNazivFormated>
  <DomainObject.Predmet.ProtustrankaNazivFormatedOIB>
    <izvorni_sadrzaj>MAGIC j.d.o.o. za frizerske usluge, OIB 63959165773</izvorni_sadrzaj>
    <derivirana_varijabla naziv="DomainObject.Predmet.ProtustrankaNazivFormatedOIB_1">MAGIC j.d.o.o. za frizerske usluge, OIB 63959165773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MAGIC j.d.o.o. za frizerske usluge</item>
    </izvorni_sadrzaj>
    <derivirana_varijabla naziv="DomainObject.Predmet.ProtuStrankaListFormated_1">
      <item>MAGIC j.d.o.o. za frizerske usluge</item>
    </derivirana_varijabla>
  </DomainObject.Predmet.ProtuStrankaListFormated>
  <DomainObject.Predmet.ProtuStrankaListFormatedOIB>
    <izvorni_sadrzaj>
      <item>MAGIC j.d.o.o. za frizerske usluge, OIB 63959165773</item>
    </izvorni_sadrzaj>
    <derivirana_varijabla naziv="DomainObject.Predmet.ProtuStrankaListFormatedOIB_1">
      <item>MAGIC j.d.o.o. za frizerske usluge, OIB 63959165773</item>
    </derivirana_varijabla>
  </DomainObject.Predmet.ProtuStrankaListFormatedOIB>
  <DomainObject.Predmet.ProtuStrankaListFormatedWithAdress>
    <izvorni_sadrzaj>
      <item>MAGIC j.d.o.o. za frizerske usluge, Stjepana Radića 44 , 22000 Šibenik</item>
    </izvorni_sadrzaj>
    <derivirana_varijabla naziv="DomainObject.Predmet.ProtuStrankaListFormatedWithAdress_1">
      <item>MAGIC j.d.o.o. za frizerske usluge, Stjepana Radića 44 , 22000 Šibenik</item>
    </derivirana_varijabla>
  </DomainObject.Predmet.ProtuStrankaListFormatedWithAdress>
  <DomainObject.Predmet.ProtuStrankaListFormatedWithAdressOIB>
    <izvorni_sadrzaj>
      <item>MAGIC j.d.o.o. za frizerske usluge, OIB 63959165773, Stjepana Radića 44 , 22000 Šibenik</item>
    </izvorni_sadrzaj>
    <derivirana_varijabla naziv="DomainObject.Predmet.ProtuStrankaListFormatedWithAdressOIB_1">
      <item>MAGIC j.d.o.o. za frizerske usluge, OIB 63959165773, Stjepana Radića 44 , 22000 Šibenik</item>
    </derivirana_varijabla>
  </DomainObject.Predmet.ProtuStrankaListFormatedWithAdressOIB>
  <DomainObject.Predmet.ProtuStrankaListNazivFormated>
    <izvorni_sadrzaj>
      <item>MAGIC j.d.o.o. za frizerske usluge</item>
    </izvorni_sadrzaj>
    <derivirana_varijabla naziv="DomainObject.Predmet.ProtuStrankaListNazivFormated_1">
      <item>MAGIC j.d.o.o. za frizerske usluge</item>
    </derivirana_varijabla>
  </DomainObject.Predmet.ProtuStrankaListNazivFormated>
  <DomainObject.Predmet.ProtuStrankaListNazivFormatedOIB>
    <izvorni_sadrzaj>
      <item>MAGIC j.d.o.o. za frizerske usluge, OIB 63959165773</item>
    </izvorni_sadrzaj>
    <derivirana_varijabla naziv="DomainObject.Predmet.ProtuStrankaListNazivFormatedOIB_1">
      <item>MAGIC j.d.o.o. za frizerske usluge, OIB 63959165773</item>
    </derivirana_varijabla>
  </DomainObject.Predmet.ProtuStrankaListNazivFormatedOIB>
  <DomainObject.Predmet.OstaliListFormated>
    <izvorni_sadrzaj>
      <item>Josipa Jurić</item>
    </izvorni_sadrzaj>
    <derivirana_varijabla naziv="DomainObject.Predmet.OstaliListFormated_1">
      <item>Josipa Jurić</item>
    </derivirana_varijabla>
  </DomainObject.Predmet.OstaliListFormated>
  <DomainObject.Predmet.OstaliListFormatedOIB>
    <izvorni_sadrzaj>
      <item>Josipa Jurić, OIB 28098143934</item>
    </izvorni_sadrzaj>
    <derivirana_varijabla naziv="DomainObject.Predmet.OstaliListFormatedOIB_1">
      <item>Josipa Jurić, OIB 28098143934</item>
    </derivirana_varijabla>
  </DomainObject.Predmet.OstaliListFormatedOIB>
  <DomainObject.Predmet.OstaliListFormatedWithAdress>
    <izvorni_sadrzaj>
      <item>Josipa Jurić, Jurja Petrovića 9, 22000 Šibenik</item>
    </izvorni_sadrzaj>
    <derivirana_varijabla naziv="DomainObject.Predmet.OstaliListFormatedWithAdress_1">
      <item>Josipa Jurić, Jurja Petrovića 9, 22000 Šibenik</item>
    </derivirana_varijabla>
  </DomainObject.Predmet.OstaliListFormatedWithAdress>
  <DomainObject.Predmet.OstaliListFormatedWithAdressOIB>
    <izvorni_sadrzaj>
      <item>Josipa Jurić, OIB 28098143934, Jurja Petrovića 9, 22000 Šibenik</item>
    </izvorni_sadrzaj>
    <derivirana_varijabla naziv="DomainObject.Predmet.OstaliListFormatedWithAdressOIB_1">
      <item>Josipa Jurić, OIB 28098143934, Jurja Petrovića 9, 22000 Šibenik</item>
    </derivirana_varijabla>
  </DomainObject.Predmet.OstaliListFormatedWithAdressOIB>
  <DomainObject.Predmet.OstaliListNazivFormated>
    <izvorni_sadrzaj>
      <item>Josipa Jurić</item>
    </izvorni_sadrzaj>
    <derivirana_varijabla naziv="DomainObject.Predmet.OstaliListNazivFormated_1">
      <item>Josipa Jurić</item>
    </derivirana_varijabla>
  </DomainObject.Predmet.OstaliListNazivFormated>
  <DomainObject.Predmet.OstaliListNazivFormatedOIB>
    <izvorni_sadrzaj>
      <item>Josipa Jurić, OIB 28098143934</item>
    </izvorni_sadrzaj>
    <derivirana_varijabla naziv="DomainObject.Predmet.OstaliListNazivFormatedOIB_1">
      <item>Josipa Jurić, OIB 28098143934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MAGIC j.d.o.o. za frizerske usluge</izvorni_sadrzaj>
    <derivirana_varijabla naziv="DomainObject.Predmet.ProtustrankaIDrugi_1">MAGIC j.d.o.o. za frizerske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MAGIC j.d.o.o. za frizerske usluge, OIB 63959165773, Stjepana Radića 44 , 22000 Šibenik</izvorni_sadrzaj>
    <derivirana_varijabla naziv="DomainObject.Predmet.ProtustrankaIDrugiAdressOIB_1">MAGIC j.d.o.o. za frizerske usluge, OIB 63959165773, Stjepana Radića 44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MAGIC j.d.o.o. za frizerske usluge</item>
      <item>Josipa Jurić</item>
    </izvorni_sadrzaj>
    <derivirana_varijabla naziv="DomainObject.Predmet.SudioniciListNaziv_1">
      <item>FINA - Podružnica Šibenik</item>
      <item>MAGIC j.d.o.o. za frizerske usluge</item>
      <item>Josipa Jurić</item>
    </derivirana_varijabla>
  </DomainObject.Predmet.SudioniciListNaziv>
  <DomainObject.Predmet.SudioniciListAdressOIB>
    <izvorni_sadrzaj>
      <item>FINA - Podružnica Šibenik, OIB 85821130368, Perivoj L. Marune 1,22000 Šibenik</item>
      <item>MAGIC j.d.o.o. za frizerske usluge, OIB 63959165773, Stjepana Radića 44 ,22000 Šibenik</item>
      <item>Josipa Jurić, OIB 28098143934, Jurja Petrovića 9,22000 Šibenik</item>
    </izvorni_sadrzaj>
    <derivirana_varijabla naziv="DomainObject.Predmet.SudioniciListAdressOIB_1">
      <item>FINA - Podružnica Šibenik, OIB 85821130368, Perivoj L. Marune 1,22000 Šibenik</item>
      <item>MAGIC j.d.o.o. za frizerske usluge, OIB 63959165773, Stjepana Radića 44 ,22000 Šibenik</item>
      <item>Josipa Jurić, OIB 28098143934, Jurja Petrovića 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63959165773</item>
      <item>, OIB 28098143934</item>
    </izvorni_sadrzaj>
    <derivirana_varijabla naziv="DomainObject.Predmet.SudioniciListNazivOIB_1">
      <item>, OIB 85821130368</item>
      <item>, OIB 63959165773</item>
      <item>, OIB 28098143934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068FE4-561D-4766-848A-6D8A56B1EC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437</properties:Words>
  <properties:Characters>2291</properties:Characters>
  <properties:Lines>84</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2016-08-11T09:19:00Z</dcterms:created>
  <dc:creator>Ardena Bajlo</dc:creator>
  <cp:lastModifiedBy>wsadmin</cp:lastModifiedBy>
  <cp:lastPrinted>2014-11-21T08:47:00Z</cp:lastPrinted>
  <dcterms:modified xmlns:xsi="http://www.w3.org/2001/XMLSchema-instance" xsi:type="dcterms:W3CDTF">2016-09-16T10:42:00Z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