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f12452" w14:paraId="7f12452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5B1F11">
        <w:rPr>
          <w:rFonts w:hAnsi="Times New Roman" w:ascii="Times New Roman"/>
          <w:sz w:val="24"/>
        </w:rPr>
        <w:t>-61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C62A1D">
        <w:rPr>
          <w:rFonts w:hAnsi="Times New Roman" w:ascii="Times New Roman"/>
          <w:sz w:val="24"/>
        </w:rPr>
        <w:t>29. veljače 2016.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C62A1D">
        <w:rPr>
          <w:rFonts w:hAnsi="Times New Roman" w:ascii="Times New Roman"/>
          <w:b/>
          <w:sz w:val="24"/>
        </w:rPr>
        <w:t>3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b/>
          <w:sz w:val="24"/>
          <w:u w:val="single"/>
        </w:rPr>
        <w:t>19. travnja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C62A1D">
        <w:rPr>
          <w:rFonts w:hAnsi="Times New Roman" w:ascii="Times New Roman"/>
          <w:b/>
          <w:sz w:val="24"/>
          <w:u w:val="single"/>
        </w:rPr>
        <w:t>6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4B23DF">
        <w:rPr>
          <w:rFonts w:hAnsi="Times New Roman" w:ascii="Times New Roman"/>
          <w:b/>
          <w:sz w:val="24"/>
          <w:u w:val="single"/>
        </w:rPr>
        <w:t>9</w:t>
      </w:r>
      <w:r w:rsidR="008E3D54" w:rsidRPr="008E3D54">
        <w:rPr>
          <w:rFonts w:hAnsi="Times New Roman" w:ascii="Times New Roman"/>
          <w:b/>
          <w:sz w:val="24"/>
          <w:u w:val="single"/>
        </w:rPr>
        <w:t>.</w:t>
      </w:r>
      <w:r w:rsidR="004B23DF">
        <w:rPr>
          <w:rFonts w:hAnsi="Times New Roman" w:ascii="Times New Roman"/>
          <w:b/>
          <w:sz w:val="24"/>
          <w:u w:val="single"/>
        </w:rPr>
        <w:t>0</w:t>
      </w:r>
      <w:r w:rsidR="00C62A1D">
        <w:rPr>
          <w:rFonts w:hAnsi="Times New Roman" w:ascii="Times New Roman"/>
          <w:b/>
          <w:sz w:val="24"/>
          <w:u w:val="single"/>
        </w:rPr>
        <w:t>5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C62A1D" w:rsidRPr="00C62A1D">
        <w:rPr>
          <w:rFonts w:hAnsi="Times New Roman" w:ascii="Times New Roman"/>
          <w:b/>
          <w:sz w:val="24"/>
        </w:rPr>
        <w:t>950.000,00</w:t>
      </w:r>
      <w:r w:rsidR="00C62A1D">
        <w:rPr>
          <w:rFonts w:hAnsi="Times New Roman" w:ascii="Times New Roman"/>
          <w:sz w:val="24"/>
        </w:rPr>
        <w:t xml:space="preserve"> kuna. </w:t>
      </w:r>
      <w:r w:rsidR="006670BB" w:rsidRPr="008E3D54">
        <w:rPr>
          <w:rFonts w:hAnsi="Times New Roman" w:ascii="Times New Roman"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(osiguranje)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C62A1D">
        <w:rPr>
          <w:rFonts w:hAnsi="Times New Roman" w:ascii="Times New Roman"/>
          <w:sz w:val="24"/>
        </w:rPr>
        <w:t>29. veljače 2016.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5B1F11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5B1F11" w:rsidP="00310AAD" w:rsidR="005B1F11">
      <w:pPr>
        <w:rPr>
          <w:rFonts w:hAnsi="Times New Roman" w:ascii="Times New Roman"/>
          <w:sz w:val="24"/>
        </w:rPr>
      </w:pPr>
    </w:p>
    <w:p w:rsidRDefault="005B1F11" w:rsidP="00310AAD" w:rsidR="005B1F11">
      <w:pPr>
        <w:rPr>
          <w:rFonts w:hAnsi="Times New Roman" w:ascii="Times New Roman"/>
          <w:sz w:val="24"/>
        </w:rPr>
      </w:pPr>
    </w:p>
    <w:p w:rsidRDefault="005B1F11" w:rsidP="00310AAD" w:rsidR="005B1F1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B1F11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5B1F11">
      <w:pPr>
        <w:rPr>
          <w:rFonts w:hAnsi="Times New Roman" w:ascii="Times New Roman"/>
          <w:color w:themeColor="background1" w:val="FFFFFF"/>
          <w:sz w:val="24"/>
        </w:rPr>
      </w:pPr>
      <w:r w:rsidRPr="005B1F11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5B1F11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B1F11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5B1F11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5B1F11">
      <w:pPr>
        <w:rPr>
          <w:rFonts w:hAnsi="Times New Roman" w:ascii="Times New Roman"/>
          <w:i/>
          <w:color w:themeColor="background1" w:val="FFFFFF"/>
          <w:sz w:val="24"/>
        </w:rPr>
      </w:pPr>
      <w:r w:rsidRPr="005B1F11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5B1F11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5B1F11">
        <w:rPr>
          <w:rFonts w:hAnsi="Times New Roman" w:ascii="Times New Roman"/>
          <w:i/>
          <w:color w:themeColor="background1" w:val="FFFFFF"/>
          <w:sz w:val="24"/>
        </w:rPr>
        <w:t>om</w:t>
      </w:r>
      <w:r w:rsidRPr="005B1F11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5B1F11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5B1F11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B1F11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5B1F11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5B1F11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5B1F11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D25F14" w:rsidP="00310AAD" w:rsidR="00D25F14" w:rsidRPr="005B1F11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B1F11">
        <w:rPr>
          <w:rFonts w:hAnsi="Times New Roman" w:ascii="Times New Roman"/>
          <w:color w:themeColor="background1" w:val="FFFFFF"/>
          <w:sz w:val="24"/>
        </w:rPr>
        <w:t>Zagrebačka banka d.d. Zagreb, Trg bana Josipa Jelačića 10</w:t>
      </w:r>
    </w:p>
    <w:p w:rsidRDefault="008B1941" w:rsidP="00310AAD" w:rsidR="00310AAD" w:rsidRPr="005B1F11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B1F11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5B1F11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5B1F11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5B1F11">
        <w:rPr>
          <w:rFonts w:hAnsi="Times New Roman" w:ascii="Times New Roman"/>
          <w:color w:themeColor="background1" w:val="FFFFFF"/>
          <w:sz w:val="24"/>
        </w:rPr>
        <w:t>ovdje</w:t>
      </w:r>
    </w:p>
    <w:sectPr w:rsidSect="00AB706D" w:rsidR="00310AAD" w:rsidRPr="005B1F11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84D" w:rsidR="0074384D">
      <w:r>
        <w:separator/>
      </w:r>
    </w:p>
  </w:endnote>
  <w:endnote w:id="0" w:type="continuationSeparator">
    <w:p w:rsidRDefault="0074384D" w:rsidR="00743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84D" w:rsidR="0074384D">
      <w:r>
        <w:separator/>
      </w:r>
    </w:p>
  </w:footnote>
  <w:footnote w:id="0" w:type="continuationSeparator">
    <w:p w:rsidRDefault="0074384D" w:rsidR="00743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030F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5B1F11">
      <w:rPr>
        <w:rFonts w:hAnsi="Times New Roman" w:ascii="Times New Roman"/>
        <w:szCs w:val="22"/>
      </w:rPr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23DF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B1F11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4384D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3D54"/>
    <w:rsid w:val="008F7361"/>
    <w:rsid w:val="009030FC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453A"/>
    <w:rsid w:val="00BB50B4"/>
    <w:rsid w:val="00BC6DD9"/>
    <w:rsid w:val="00BD4323"/>
    <w:rsid w:val="00C15792"/>
    <w:rsid w:val="00C172D4"/>
    <w:rsid w:val="00C2297B"/>
    <w:rsid w:val="00C32C1D"/>
    <w:rsid w:val="00C40290"/>
    <w:rsid w:val="00C439A0"/>
    <w:rsid w:val="00C531B2"/>
    <w:rsid w:val="00C62A1D"/>
    <w:rsid w:val="00C7246B"/>
    <w:rsid w:val="00C74832"/>
    <w:rsid w:val="00C93F35"/>
    <w:rsid w:val="00CA00D6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5442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3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0F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3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0F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FDB3C-5B13-4611-A479-00F7168A6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2552</properties:Characters>
  <properties:Lines>73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2016-02-29T12:54:00Z</dcterms:created>
  <dc:creator>Mihael Kovačić</dc:creator>
  <cp:lastModifiedBy>Sonja Pilić</cp:lastModifiedBy>
  <cp:lastPrinted>2016-02-29T13:00:00Z</cp:lastPrinted>
  <dcterms:modified xmlns:xsi="http://www.w3.org/2001/XMLSchema-instance" xsi:type="dcterms:W3CDTF">2016-02-29T13:03:00Z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